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AE157" w14:textId="0C1F4DB4" w:rsidR="00CA789A" w:rsidRPr="00D42A93" w:rsidRDefault="00CA789A" w:rsidP="00CA789A">
      <w:pPr>
        <w:pStyle w:val="Heading2"/>
        <w:rPr>
          <w:lang w:val="en-AU"/>
        </w:rPr>
      </w:pPr>
      <w:r>
        <w:rPr>
          <w:lang w:val="en-AU"/>
        </w:rPr>
        <w:t>Research Project Team</w:t>
      </w:r>
    </w:p>
    <w:p w14:paraId="64C2278C" w14:textId="38ED4F7B" w:rsidR="006C5407" w:rsidRPr="00CA789A" w:rsidRDefault="00AB1229" w:rsidP="00CA789A">
      <w:pPr>
        <w:pStyle w:val="BodyText"/>
        <w:spacing w:after="300"/>
        <w:rPr>
          <w:rFonts w:ascii="Public Sans Light" w:hAnsi="Public Sans Light"/>
          <w:b/>
          <w:bCs/>
          <w:color w:val="002664"/>
          <w:sz w:val="36"/>
          <w:szCs w:val="36"/>
        </w:rPr>
      </w:pPr>
      <w:r w:rsidRPr="003C1E01">
        <w:rPr>
          <w:noProof/>
        </w:rPr>
        <mc:AlternateContent>
          <mc:Choice Requires="wps">
            <w:drawing>
              <wp:anchor distT="0" distB="0" distL="114300" distR="114300" simplePos="0" relativeHeight="251658240" behindDoc="0" locked="0" layoutInCell="1" allowOverlap="1" wp14:anchorId="7A2F1A36" wp14:editId="65A880F6">
                <wp:simplePos x="0" y="0"/>
                <wp:positionH relativeFrom="margin">
                  <wp:posOffset>-17871</wp:posOffset>
                </wp:positionH>
                <wp:positionV relativeFrom="page">
                  <wp:posOffset>890649</wp:posOffset>
                </wp:positionV>
                <wp:extent cx="5640780" cy="54038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5640780" cy="540385"/>
                        </a:xfrm>
                        <a:prstGeom prst="rect">
                          <a:avLst/>
                        </a:prstGeom>
                        <a:noFill/>
                        <a:ln w="6350">
                          <a:noFill/>
                        </a:ln>
                      </wps:spPr>
                      <wps:txbx>
                        <w:txbxContent>
                          <w:p w14:paraId="6B728D81" w14:textId="6901529E" w:rsidR="005C4610" w:rsidRPr="00F710F4" w:rsidRDefault="00376C88" w:rsidP="00AE5D40">
                            <w:pPr>
                              <w:pStyle w:val="Title"/>
                              <w:spacing w:before="0" w:after="120"/>
                              <w:rPr>
                                <w:color w:val="002664" w:themeColor="accent1"/>
                                <w:szCs w:val="68"/>
                              </w:rPr>
                            </w:pPr>
                            <w:r>
                              <w:rPr>
                                <w:color w:val="002664" w:themeColor="accent1"/>
                                <w:szCs w:val="68"/>
                              </w:rPr>
                              <w:t xml:space="preserve">End of Life </w:t>
                            </w:r>
                            <w:r w:rsidR="00AB1229">
                              <w:rPr>
                                <w:color w:val="002664" w:themeColor="accent1"/>
                                <w:szCs w:val="68"/>
                              </w:rPr>
                              <w:t>and Palliative Care Research Grant Program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F1A36" id="_x0000_t202" coordsize="21600,21600" o:spt="202" path="m,l,21600r21600,l21600,xe">
                <v:stroke joinstyle="miter"/>
                <v:path gradientshapeok="t" o:connecttype="rect"/>
              </v:shapetype>
              <v:shape id="Text Box 24" o:spid="_x0000_s1026" type="#_x0000_t202" style="position:absolute;margin-left:-1.4pt;margin-top:70.15pt;width:444.15pt;height:42.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SZVDQIAABwEAAAOAAAAZHJzL2Uyb0RvYy54bWysU11r2zAUfR/sPwi9L3baJgsmTslaMgah&#10;LaSjz4osxwZZV7tSYme/fleynYxuT2Mv8rXu9zlHy/uu0eyk0NVgcj6dpJwpI6GozSHn3183nxac&#10;OS9MITQYlfOzcvx+9fHDsrWZuoEKdKGQURHjstbmvPLeZkniZKUa4SZglSFnCdgIT794SAoULVVv&#10;dHKTpvOkBSwsglTO0e1j7+SrWL8slfTPZemUZzrnNJuPJ8ZzH85ktRTZAYWtajmMIf5hikbUhppe&#10;Sj0KL9gR6z9KNbVEcFD6iYQmgbKspYo70DbT9N02u0pYFXchcJy9wOT+X1n5dNrZF2S++wIdERgA&#10;aa3LHF2GfboSm/ClSRn5CcLzBTbVeSbpcja/Sz8vyCXJN7tLbxezUCa5Zlt0/quChgUj50i0RLTE&#10;aet8HzqGhGYGNrXWkRptWJvz+e0sjQkXDxXXhnpcZw2W7/bdsMAeijPthdBT7qzc1NR8K5x/EUgc&#10;07ykW/9MR6mBmsBgcVYB/vzbfYgn6MnLWUuaybn7cRSoONPfDJESBDYaOBr70TDH5gFIhlN6EVZG&#10;kxLQ69EsEZo3kvM6dCGXMJJ65dyP5oPvlUvPQar1OgaRjKzwW7OzMpQO8AUoX7s3gXbA2xNTTzCq&#10;SWTvYO9jQ6az66Mn8CMnAdAexQFnkmBkdXguQeO//8eo66Ne/QIAAP//AwBQSwMEFAAGAAgAAAAh&#10;AEe3XHPfAAAACgEAAA8AAABkcnMvZG93bnJldi54bWxMj0FPwzAMhe9I/IfISNy2lLKiqjSdEIId&#10;4ESHEMescZtC41RN1hV+PeYERz8/v/e53C5uEDNOofek4GqdgEBqvOmpU/C6f1zlIELUZPTgCRV8&#10;YYBtdX5W6sL4E73gXMdOcAiFQiuwMY6FlKGx6HRY+xGJd62fnI48Tp00kz5xuBtkmiQ30umeuMHq&#10;Ee8tNp/10THG23Pidt+tfXdPug213c+7hw+lLi+Wu1sQEZf4Z4ZffL6BipkO/kgmiEHBKmXyyPom&#10;uQbBhjzPMhAHBWmabUBWpfz/QvUDAAD//wMAUEsBAi0AFAAGAAgAAAAhALaDOJL+AAAA4QEAABMA&#10;AAAAAAAAAAAAAAAAAAAAAFtDb250ZW50X1R5cGVzXS54bWxQSwECLQAUAAYACAAAACEAOP0h/9YA&#10;AACUAQAACwAAAAAAAAAAAAAAAAAvAQAAX3JlbHMvLnJlbHNQSwECLQAUAAYACAAAACEAyo0mVQ0C&#10;AAAcBAAADgAAAAAAAAAAAAAAAAAuAgAAZHJzL2Uyb0RvYy54bWxQSwECLQAUAAYACAAAACEAR7dc&#10;c98AAAAKAQAADwAAAAAAAAAAAAAAAABnBAAAZHJzL2Rvd25yZXYueG1sUEsFBgAAAAAEAAQA8wAA&#10;AHMFAAAAAA==&#10;" filled="f" stroked="f" strokeweight=".5pt">
                <v:textbox style="mso-fit-shape-to-text:t" inset="0,0,0,0">
                  <w:txbxContent>
                    <w:p w14:paraId="6B728D81" w14:textId="6901529E" w:rsidR="005C4610" w:rsidRPr="00F710F4" w:rsidRDefault="00376C88" w:rsidP="00AE5D40">
                      <w:pPr>
                        <w:pStyle w:val="Title"/>
                        <w:spacing w:before="0" w:after="120"/>
                        <w:rPr>
                          <w:color w:val="002664" w:themeColor="accent1"/>
                          <w:szCs w:val="68"/>
                        </w:rPr>
                      </w:pPr>
                      <w:r>
                        <w:rPr>
                          <w:color w:val="002664" w:themeColor="accent1"/>
                          <w:szCs w:val="68"/>
                        </w:rPr>
                        <w:t xml:space="preserve">End of Life </w:t>
                      </w:r>
                      <w:r w:rsidR="00AB1229">
                        <w:rPr>
                          <w:color w:val="002664" w:themeColor="accent1"/>
                          <w:szCs w:val="68"/>
                        </w:rPr>
                        <w:t>and Palliative Care Research Grant Program</w:t>
                      </w:r>
                    </w:p>
                  </w:txbxContent>
                </v:textbox>
                <w10:wrap anchorx="margin" anchory="page"/>
              </v:shape>
            </w:pict>
          </mc:Fallback>
        </mc:AlternateContent>
      </w:r>
      <w:r w:rsidR="00AE5D40" w:rsidRPr="003C1E01">
        <w:rPr>
          <w:noProof/>
        </w:rPr>
        <mc:AlternateContent>
          <mc:Choice Requires="wps">
            <w:drawing>
              <wp:anchor distT="0" distB="0" distL="114300" distR="114300" simplePos="0" relativeHeight="251658241" behindDoc="0" locked="0" layoutInCell="1" allowOverlap="1" wp14:anchorId="7C0D4A35" wp14:editId="4A23C7E1">
                <wp:simplePos x="0" y="0"/>
                <wp:positionH relativeFrom="margin">
                  <wp:posOffset>-22225</wp:posOffset>
                </wp:positionH>
                <wp:positionV relativeFrom="page">
                  <wp:posOffset>1976755</wp:posOffset>
                </wp:positionV>
                <wp:extent cx="5531104" cy="540512"/>
                <wp:effectExtent l="0" t="0" r="12700" b="15240"/>
                <wp:wrapNone/>
                <wp:docPr id="26" name="Text Box 26"/>
                <wp:cNvGraphicFramePr/>
                <a:graphic xmlns:a="http://schemas.openxmlformats.org/drawingml/2006/main">
                  <a:graphicData uri="http://schemas.microsoft.com/office/word/2010/wordprocessingShape">
                    <wps:wsp>
                      <wps:cNvSpPr txBox="1"/>
                      <wps:spPr>
                        <a:xfrm>
                          <a:off x="0" y="0"/>
                          <a:ext cx="5531104" cy="540512"/>
                        </a:xfrm>
                        <a:prstGeom prst="rect">
                          <a:avLst/>
                        </a:prstGeom>
                        <a:noFill/>
                        <a:ln w="6350">
                          <a:noFill/>
                        </a:ln>
                      </wps:spPr>
                      <wps:txbx>
                        <w:txbxContent>
                          <w:p w14:paraId="16B73715" w14:textId="267D8E77" w:rsidR="00AE5D40" w:rsidRPr="00AE5D40" w:rsidRDefault="00AB1229" w:rsidP="00AE5D40">
                            <w:pPr>
                              <w:spacing w:after="120"/>
                              <w:rPr>
                                <w:rFonts w:asciiTheme="majorHAnsi" w:hAnsiTheme="majorHAnsi"/>
                                <w:color w:val="FFFFFF" w:themeColor="background1"/>
                                <w:sz w:val="36"/>
                                <w:szCs w:val="36"/>
                              </w:rPr>
                            </w:pPr>
                            <w:r>
                              <w:rPr>
                                <w:rFonts w:asciiTheme="majorHAnsi" w:hAnsiTheme="majorHAnsi"/>
                                <w:color w:val="FFFFFF" w:themeColor="background1"/>
                                <w:sz w:val="36"/>
                                <w:szCs w:val="36"/>
                              </w:rPr>
                              <w:t xml:space="preserve">Schedule </w:t>
                            </w:r>
                            <w:r w:rsidR="0010623C">
                              <w:rPr>
                                <w:rFonts w:asciiTheme="majorHAnsi" w:hAnsiTheme="majorHAnsi"/>
                                <w:color w:val="FFFFFF" w:themeColor="background1"/>
                                <w:sz w:val="36"/>
                                <w:szCs w:val="36"/>
                              </w:rPr>
                              <w:t xml:space="preserve">A: </w:t>
                            </w:r>
                            <w:r w:rsidR="00F213B2">
                              <w:rPr>
                                <w:rFonts w:asciiTheme="majorHAnsi" w:hAnsiTheme="majorHAnsi"/>
                                <w:color w:val="FFFFFF" w:themeColor="background1"/>
                                <w:sz w:val="36"/>
                                <w:szCs w:val="36"/>
                              </w:rPr>
                              <w:t xml:space="preserve"> </w:t>
                            </w:r>
                            <w:r w:rsidR="00D56702">
                              <w:rPr>
                                <w:rFonts w:asciiTheme="majorHAnsi" w:hAnsiTheme="majorHAnsi"/>
                                <w:color w:val="FFFFFF" w:themeColor="background1"/>
                                <w:sz w:val="36"/>
                                <w:szCs w:val="36"/>
                              </w:rPr>
                              <w:t>Lead Agency and Partner Details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C0D4A35" id="Text Box 26" o:spid="_x0000_s1027" type="#_x0000_t202" style="position:absolute;margin-left:-1.75pt;margin-top:155.65pt;width:435.5pt;height:42.5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5oHEAIAACMEAAAOAAAAZHJzL2Uyb0RvYy54bWysU11r2zAUfR/sPwi9L7bTpgwTp2QtGYPQ&#10;FtLSZ0WWY4Osq10psbNfvys5Tkq3p9IX+Vr3+5yj+W3fanZQ6BowBc8mKWfKSCgbsyv4y/Pq23fO&#10;nBemFBqMKvhROX67+Ppl3tlcTaEGXSpkVMS4vLMFr723eZI4WatWuAlYZchZAbbC0y/ukhJFR9Vb&#10;nUzT9CbpAEuLIJVzdHs/OPki1q8qJf1jVTnlmS44zebjifHchjNZzEW+Q2HrRp7GEB+YohWNoabn&#10;UvfCC7bH5p9SbSMRHFR+IqFNoKoaqeIOtE2WvttmUwur4i4EjrNnmNznlZUPh419Qub7H9ATgQGQ&#10;zrrc0WXYp6+wDV+alJGfIDyeYVO9Z5IuZ7OrLEuvOZPkm12ns2wayiSXbIvO/1TQsmAUHImWiJY4&#10;rJ0fQseQ0MzAqtE6UqMN6wp+czVLY8LZQ8W1oR6XWYPl+23PmvLNHlsoj7QewsC8s3LV0Axr4fyT&#10;QKKaNiL5+kc6Kg3UC04WZzXgn//dh3higLycdSSdgrvfe4GKM/3LEDdBZ6OBo7EdDbNv74DUmNHD&#10;sDKalIBej2aF0L6SqpehC7mEkdSr4H407/wgYHoVUi2XMYjUZIVfm42VoXRAMSD63L8KtCfYPRH2&#10;AKOoRP4O/SE2ZDq73HviIFITcB1QPMFNSozknl5NkPrb/xh1eduLvwAAAP//AwBQSwMEFAAGAAgA&#10;AAAhACEn7z/fAAAACgEAAA8AAABkcnMvZG93bnJldi54bWxMj0FPg0AQhe8m/ofNmHhrF0SxIktj&#10;jPagJ6lpepzCwqLsLGG3FP31jic9zps3b76Xr2fbi0mPvnOkIF5GIDRVru6oVfC+fV6sQPiAVGPv&#10;SCv40h7WxflZjlntTvSmpzK0gkPIZ6jAhDBkUvrKaIt+6QZNvGvcaDHwOLayHvHE4baXV1GUSosd&#10;8QeDg340uvosj5Yxdq+R3Xw3Zm9fsPGl2U6bpw+lLi/mh3sQQc/hzwy/+HwDBTMd3JFqL3oFi+SG&#10;nQqSOE5AsGGV3rJyYOUuvQZZ5PJ/heIHAAD//wMAUEsBAi0AFAAGAAgAAAAhALaDOJL+AAAA4QEA&#10;ABMAAAAAAAAAAAAAAAAAAAAAAFtDb250ZW50X1R5cGVzXS54bWxQSwECLQAUAAYACAAAACEAOP0h&#10;/9YAAACUAQAACwAAAAAAAAAAAAAAAAAvAQAAX3JlbHMvLnJlbHNQSwECLQAUAAYACAAAACEAyLua&#10;BxACAAAjBAAADgAAAAAAAAAAAAAAAAAuAgAAZHJzL2Uyb0RvYy54bWxQSwECLQAUAAYACAAAACEA&#10;ISfvP98AAAAKAQAADwAAAAAAAAAAAAAAAABqBAAAZHJzL2Rvd25yZXYueG1sUEsFBgAAAAAEAAQA&#10;8wAAAHYFAAAAAA==&#10;" filled="f" stroked="f" strokeweight=".5pt">
                <v:textbox style="mso-fit-shape-to-text:t" inset="0,0,0,0">
                  <w:txbxContent>
                    <w:p w14:paraId="16B73715" w14:textId="267D8E77" w:rsidR="00AE5D40" w:rsidRPr="00AE5D40" w:rsidRDefault="00AB1229" w:rsidP="00AE5D40">
                      <w:pPr>
                        <w:spacing w:after="120"/>
                        <w:rPr>
                          <w:rFonts w:asciiTheme="majorHAnsi" w:hAnsiTheme="majorHAnsi"/>
                          <w:color w:val="FFFFFF" w:themeColor="background1"/>
                          <w:sz w:val="36"/>
                          <w:szCs w:val="36"/>
                        </w:rPr>
                      </w:pPr>
                      <w:r>
                        <w:rPr>
                          <w:rFonts w:asciiTheme="majorHAnsi" w:hAnsiTheme="majorHAnsi"/>
                          <w:color w:val="FFFFFF" w:themeColor="background1"/>
                          <w:sz w:val="36"/>
                          <w:szCs w:val="36"/>
                        </w:rPr>
                        <w:t xml:space="preserve">Schedule </w:t>
                      </w:r>
                      <w:r w:rsidR="0010623C">
                        <w:rPr>
                          <w:rFonts w:asciiTheme="majorHAnsi" w:hAnsiTheme="majorHAnsi"/>
                          <w:color w:val="FFFFFF" w:themeColor="background1"/>
                          <w:sz w:val="36"/>
                          <w:szCs w:val="36"/>
                        </w:rPr>
                        <w:t xml:space="preserve">A: </w:t>
                      </w:r>
                      <w:r w:rsidR="00F213B2">
                        <w:rPr>
                          <w:rFonts w:asciiTheme="majorHAnsi" w:hAnsiTheme="majorHAnsi"/>
                          <w:color w:val="FFFFFF" w:themeColor="background1"/>
                          <w:sz w:val="36"/>
                          <w:szCs w:val="36"/>
                        </w:rPr>
                        <w:t xml:space="preserve"> </w:t>
                      </w:r>
                      <w:r w:rsidR="00D56702">
                        <w:rPr>
                          <w:rFonts w:asciiTheme="majorHAnsi" w:hAnsiTheme="majorHAnsi"/>
                          <w:color w:val="FFFFFF" w:themeColor="background1"/>
                          <w:sz w:val="36"/>
                          <w:szCs w:val="36"/>
                        </w:rPr>
                        <w:t>Lead Agency and Partner Details</w:t>
                      </w:r>
                    </w:p>
                  </w:txbxContent>
                </v:textbox>
                <w10:wrap anchorx="margin" anchory="page"/>
              </v:shape>
            </w:pict>
          </mc:Fallback>
        </mc:AlternateContent>
      </w:r>
      <w:bookmarkStart w:id="0" w:name="_Toc180486404"/>
      <w:r w:rsidR="006C5407">
        <w:rPr>
          <w:rFonts w:ascii="Public Sans Light" w:eastAsia="Times New Roman" w:hAnsi="Public Sans Light"/>
          <w:lang w:eastAsia="en-AU"/>
        </w:rPr>
        <w:t>L</w:t>
      </w:r>
      <w:r w:rsidR="006C5407" w:rsidRPr="00974458">
        <w:rPr>
          <w:rFonts w:ascii="Public Sans Light" w:eastAsia="Times New Roman" w:hAnsi="Public Sans Light"/>
          <w:lang w:eastAsia="en-AU"/>
        </w:rPr>
        <w:t xml:space="preserve">ist </w:t>
      </w:r>
      <w:r w:rsidR="006C5407" w:rsidRPr="00545849">
        <w:rPr>
          <w:rFonts w:ascii="Public Sans Light" w:eastAsia="Times New Roman" w:hAnsi="Public Sans Light"/>
          <w:u w:val="single"/>
          <w:lang w:eastAsia="en-AU"/>
        </w:rPr>
        <w:t xml:space="preserve">all </w:t>
      </w:r>
      <w:r w:rsidR="006C5407" w:rsidRPr="00974458">
        <w:rPr>
          <w:rFonts w:ascii="Public Sans Light" w:eastAsia="Times New Roman" w:hAnsi="Public Sans Light"/>
          <w:lang w:eastAsia="en-AU"/>
        </w:rPr>
        <w:t xml:space="preserve">team members participating in the </w:t>
      </w:r>
      <w:r w:rsidR="006C5407">
        <w:rPr>
          <w:rFonts w:ascii="Public Sans Light" w:eastAsia="Times New Roman" w:hAnsi="Public Sans Light"/>
          <w:lang w:eastAsia="en-AU"/>
        </w:rPr>
        <w:t xml:space="preserve">research </w:t>
      </w:r>
      <w:r w:rsidR="006C5407" w:rsidRPr="00974458">
        <w:rPr>
          <w:rFonts w:ascii="Public Sans Light" w:eastAsia="Times New Roman" w:hAnsi="Public Sans Light"/>
          <w:lang w:eastAsia="en-AU"/>
        </w:rPr>
        <w:t>project team. This includes applicants who have an episodic role over the lifetime of the project. Please add or delete rows as required.</w:t>
      </w:r>
    </w:p>
    <w:p w14:paraId="07741FB2" w14:textId="77777777" w:rsidR="006C5407" w:rsidRPr="00D67640" w:rsidRDefault="006C5407" w:rsidP="006C5407">
      <w:pPr>
        <w:spacing w:before="200"/>
        <w:outlineLvl w:val="1"/>
        <w:rPr>
          <w:rFonts w:ascii="Public Sans Light" w:eastAsia="Times New Roman" w:hAnsi="Public Sans Light" w:cs="Arial"/>
          <w:lang w:eastAsia="en-AU"/>
        </w:rPr>
      </w:pPr>
    </w:p>
    <w:tbl>
      <w:tblPr>
        <w:tblStyle w:val="NSWGovernmentFinancialTable"/>
        <w:tblW w:w="10198" w:type="dxa"/>
        <w:tblBorders>
          <w:insideH w:val="single" w:sz="4" w:space="0" w:color="auto"/>
          <w:insideV w:val="single" w:sz="4" w:space="0" w:color="auto"/>
        </w:tblBorders>
        <w:tblLook w:val="04A0" w:firstRow="1" w:lastRow="0" w:firstColumn="1" w:lastColumn="0" w:noHBand="0" w:noVBand="1"/>
      </w:tblPr>
      <w:tblGrid>
        <w:gridCol w:w="2007"/>
        <w:gridCol w:w="1856"/>
        <w:gridCol w:w="2702"/>
        <w:gridCol w:w="3633"/>
      </w:tblGrid>
      <w:tr w:rsidR="0055192D" w:rsidRPr="00DD76F0" w14:paraId="4007D8AE" w14:textId="4C45F5F5" w:rsidTr="00A10AC9">
        <w:trPr>
          <w:cnfStyle w:val="100000000000" w:firstRow="1" w:lastRow="0" w:firstColumn="0" w:lastColumn="0" w:oddVBand="0" w:evenVBand="0" w:oddHBand="0" w:evenHBand="0" w:firstRowFirstColumn="0" w:firstRowLastColumn="0" w:lastRowFirstColumn="0" w:lastRowLastColumn="0"/>
          <w:trHeight w:val="486"/>
        </w:trPr>
        <w:tc>
          <w:tcPr>
            <w:tcW w:w="2007" w:type="dxa"/>
            <w:shd w:val="clear" w:color="auto" w:fill="CBEDFD" w:themeFill="accent2"/>
          </w:tcPr>
          <w:p w14:paraId="0CF0B07B" w14:textId="0D7EF42C" w:rsidR="0055192D" w:rsidRPr="00A10AC9" w:rsidRDefault="0055192D" w:rsidP="007F1BB7">
            <w:pPr>
              <w:spacing w:before="120" w:after="120"/>
              <w:rPr>
                <w:rFonts w:ascii="Public Sans Light" w:hAnsi="Public Sans Light" w:cs="Arial"/>
                <w:bCs/>
              </w:rPr>
            </w:pPr>
            <w:r w:rsidRPr="00A10AC9">
              <w:rPr>
                <w:rFonts w:ascii="Public Sans Light" w:hAnsi="Public Sans Light" w:cs="Arial"/>
                <w:bCs/>
              </w:rPr>
              <w:t>Project Name</w:t>
            </w:r>
          </w:p>
        </w:tc>
        <w:tc>
          <w:tcPr>
            <w:tcW w:w="4558" w:type="dxa"/>
            <w:gridSpan w:val="2"/>
            <w:tcBorders>
              <w:bottom w:val="single" w:sz="4" w:space="0" w:color="auto"/>
              <w:right w:val="nil"/>
            </w:tcBorders>
          </w:tcPr>
          <w:p w14:paraId="08AF16BC" w14:textId="77777777" w:rsidR="0055192D" w:rsidRPr="00A10AC9" w:rsidRDefault="0055192D" w:rsidP="007F1BB7">
            <w:pPr>
              <w:spacing w:before="120" w:after="120"/>
              <w:rPr>
                <w:rFonts w:ascii="Public Sans Light" w:hAnsi="Public Sans Light" w:cs="Arial"/>
                <w:bCs/>
              </w:rPr>
            </w:pPr>
          </w:p>
        </w:tc>
        <w:tc>
          <w:tcPr>
            <w:tcW w:w="3633" w:type="dxa"/>
            <w:tcBorders>
              <w:left w:val="nil"/>
              <w:bottom w:val="single" w:sz="4" w:space="0" w:color="auto"/>
            </w:tcBorders>
          </w:tcPr>
          <w:p w14:paraId="32F98B67" w14:textId="77777777" w:rsidR="0055192D" w:rsidRPr="002D5E6F" w:rsidRDefault="0055192D" w:rsidP="007F1BB7">
            <w:pPr>
              <w:spacing w:before="120" w:after="120"/>
              <w:rPr>
                <w:rFonts w:ascii="Public Sans Light" w:hAnsi="Public Sans Light" w:cs="Arial"/>
              </w:rPr>
            </w:pPr>
          </w:p>
        </w:tc>
      </w:tr>
      <w:tr w:rsidR="0055192D" w:rsidRPr="00DD76F0" w14:paraId="7A01D240" w14:textId="46D3DFD1" w:rsidTr="00B06687">
        <w:trPr>
          <w:trHeight w:val="486"/>
        </w:trPr>
        <w:tc>
          <w:tcPr>
            <w:tcW w:w="2007" w:type="dxa"/>
            <w:shd w:val="clear" w:color="auto" w:fill="CBEDFD" w:themeFill="accent2"/>
          </w:tcPr>
          <w:p w14:paraId="08104F66" w14:textId="77777777" w:rsidR="0055192D" w:rsidRPr="009D05E1" w:rsidRDefault="0055192D" w:rsidP="007F1BB7">
            <w:pPr>
              <w:spacing w:before="120" w:after="120"/>
              <w:rPr>
                <w:rFonts w:ascii="Public Sans Light" w:hAnsi="Public Sans Light" w:cs="Arial"/>
                <w:b/>
                <w:bCs/>
              </w:rPr>
            </w:pPr>
            <w:r w:rsidRPr="009D05E1">
              <w:rPr>
                <w:rFonts w:ascii="Public Sans Light" w:hAnsi="Public Sans Light" w:cs="Arial"/>
                <w:b/>
                <w:bCs/>
              </w:rPr>
              <w:t>Identifier</w:t>
            </w:r>
          </w:p>
        </w:tc>
        <w:tc>
          <w:tcPr>
            <w:tcW w:w="1856" w:type="dxa"/>
            <w:tcBorders>
              <w:top w:val="single" w:sz="4" w:space="0" w:color="auto"/>
            </w:tcBorders>
            <w:shd w:val="clear" w:color="auto" w:fill="CBEDFD" w:themeFill="accent2"/>
          </w:tcPr>
          <w:p w14:paraId="74C2BAC4" w14:textId="77777777" w:rsidR="0055192D" w:rsidRPr="007332F6" w:rsidRDefault="0055192D" w:rsidP="007F1BB7">
            <w:pPr>
              <w:spacing w:before="120" w:after="120"/>
              <w:rPr>
                <w:rFonts w:ascii="Public Sans Light" w:hAnsi="Public Sans Light" w:cs="Arial"/>
                <w:b/>
                <w:bCs/>
              </w:rPr>
            </w:pPr>
            <w:r w:rsidRPr="007332F6">
              <w:rPr>
                <w:rFonts w:ascii="Public Sans Light" w:hAnsi="Public Sans Light" w:cs="Arial"/>
                <w:b/>
                <w:bCs/>
              </w:rPr>
              <w:t>Name</w:t>
            </w:r>
          </w:p>
        </w:tc>
        <w:tc>
          <w:tcPr>
            <w:tcW w:w="2702" w:type="dxa"/>
            <w:tcBorders>
              <w:top w:val="single" w:sz="4" w:space="0" w:color="auto"/>
            </w:tcBorders>
            <w:shd w:val="clear" w:color="auto" w:fill="CBEDFD" w:themeFill="accent2"/>
          </w:tcPr>
          <w:p w14:paraId="6D83F2AD" w14:textId="77777777" w:rsidR="0055192D" w:rsidRPr="007332F6" w:rsidRDefault="0055192D" w:rsidP="007F1BB7">
            <w:pPr>
              <w:spacing w:before="120" w:after="120"/>
              <w:rPr>
                <w:rFonts w:ascii="Public Sans Light" w:hAnsi="Public Sans Light" w:cs="Arial"/>
                <w:b/>
                <w:bCs/>
              </w:rPr>
            </w:pPr>
            <w:r w:rsidRPr="007332F6">
              <w:rPr>
                <w:rFonts w:ascii="Public Sans Light" w:hAnsi="Public Sans Light" w:cs="Arial"/>
                <w:b/>
                <w:bCs/>
              </w:rPr>
              <w:t>Organisation</w:t>
            </w:r>
          </w:p>
        </w:tc>
        <w:tc>
          <w:tcPr>
            <w:tcW w:w="3633" w:type="dxa"/>
            <w:tcBorders>
              <w:top w:val="single" w:sz="4" w:space="0" w:color="auto"/>
            </w:tcBorders>
            <w:shd w:val="clear" w:color="auto" w:fill="CBEDFD" w:themeFill="accent2"/>
          </w:tcPr>
          <w:p w14:paraId="493E1C8F" w14:textId="21697EB8" w:rsidR="0055192D" w:rsidRPr="007332F6" w:rsidRDefault="00B06687" w:rsidP="007F1BB7">
            <w:pPr>
              <w:spacing w:before="120" w:after="120"/>
              <w:rPr>
                <w:rFonts w:ascii="Public Sans Light" w:hAnsi="Public Sans Light" w:cs="Arial"/>
                <w:b/>
                <w:bCs/>
              </w:rPr>
            </w:pPr>
            <w:r>
              <w:rPr>
                <w:rFonts w:ascii="Public Sans Light" w:hAnsi="Public Sans Light" w:cs="Arial"/>
                <w:b/>
                <w:bCs/>
              </w:rPr>
              <w:t xml:space="preserve">Organisation </w:t>
            </w:r>
          </w:p>
        </w:tc>
      </w:tr>
      <w:tr w:rsidR="0055192D" w:rsidRPr="00DD76F0" w14:paraId="62D7FDC9" w14:textId="7309244E" w:rsidTr="0055192D">
        <w:trPr>
          <w:trHeight w:val="486"/>
        </w:trPr>
        <w:tc>
          <w:tcPr>
            <w:tcW w:w="2007" w:type="dxa"/>
            <w:shd w:val="clear" w:color="auto" w:fill="CBEDFD" w:themeFill="accent2"/>
          </w:tcPr>
          <w:p w14:paraId="32EBE7BF" w14:textId="77777777" w:rsidR="0055192D" w:rsidRPr="00A10AC9" w:rsidRDefault="0055192D" w:rsidP="007F1BB7">
            <w:pPr>
              <w:spacing w:before="120" w:after="120"/>
              <w:rPr>
                <w:rFonts w:ascii="Public Sans Light" w:hAnsi="Public Sans Light" w:cs="Arial"/>
              </w:rPr>
            </w:pPr>
            <w:r w:rsidRPr="00A10AC9">
              <w:rPr>
                <w:rFonts w:ascii="Public Sans Light" w:hAnsi="Public Sans Light" w:cs="Arial"/>
              </w:rPr>
              <w:t>Principal Investigator</w:t>
            </w:r>
          </w:p>
        </w:tc>
        <w:tc>
          <w:tcPr>
            <w:tcW w:w="1856" w:type="dxa"/>
          </w:tcPr>
          <w:p w14:paraId="1F266607" w14:textId="77777777" w:rsidR="0055192D" w:rsidRPr="002D5E6F" w:rsidRDefault="0055192D" w:rsidP="007F1BB7">
            <w:pPr>
              <w:spacing w:before="120" w:after="120"/>
              <w:rPr>
                <w:rFonts w:ascii="Public Sans Light" w:hAnsi="Public Sans Light" w:cs="Arial"/>
              </w:rPr>
            </w:pPr>
            <w:r w:rsidRPr="002D5E6F">
              <w:rPr>
                <w:rFonts w:ascii="Public Sans Light" w:hAnsi="Public Sans Light" w:cs="Arial"/>
              </w:rPr>
              <w:t xml:space="preserve"> </w:t>
            </w:r>
          </w:p>
        </w:tc>
        <w:tc>
          <w:tcPr>
            <w:tcW w:w="2702" w:type="dxa"/>
          </w:tcPr>
          <w:p w14:paraId="1F24D3A4" w14:textId="77777777" w:rsidR="0055192D" w:rsidRPr="002D5E6F" w:rsidRDefault="0055192D" w:rsidP="007F1BB7">
            <w:pPr>
              <w:spacing w:before="120" w:after="120"/>
              <w:rPr>
                <w:rFonts w:ascii="Public Sans Light" w:hAnsi="Public Sans Light" w:cs="Arial"/>
              </w:rPr>
            </w:pPr>
          </w:p>
        </w:tc>
        <w:tc>
          <w:tcPr>
            <w:tcW w:w="3633" w:type="dxa"/>
          </w:tcPr>
          <w:p w14:paraId="40C2A9CA" w14:textId="77777777" w:rsidR="0055192D" w:rsidRPr="002D5E6F" w:rsidRDefault="0055192D" w:rsidP="007F1BB7">
            <w:pPr>
              <w:spacing w:before="120" w:after="120"/>
              <w:rPr>
                <w:rFonts w:ascii="Public Sans Light" w:hAnsi="Public Sans Light" w:cs="Arial"/>
              </w:rPr>
            </w:pPr>
          </w:p>
        </w:tc>
      </w:tr>
      <w:tr w:rsidR="0055192D" w:rsidRPr="00DD76F0" w14:paraId="3C15F59E" w14:textId="7C65DDB0" w:rsidTr="0055192D">
        <w:trPr>
          <w:trHeight w:val="476"/>
        </w:trPr>
        <w:tc>
          <w:tcPr>
            <w:tcW w:w="2007" w:type="dxa"/>
            <w:shd w:val="clear" w:color="auto" w:fill="CBEDFD" w:themeFill="accent2"/>
          </w:tcPr>
          <w:p w14:paraId="1330059A" w14:textId="77777777" w:rsidR="0055192D" w:rsidRPr="00A10AC9" w:rsidRDefault="0055192D" w:rsidP="007F1BB7">
            <w:pPr>
              <w:spacing w:before="120" w:after="120"/>
              <w:rPr>
                <w:rFonts w:ascii="Public Sans Light" w:hAnsi="Public Sans Light" w:cs="Arial"/>
              </w:rPr>
            </w:pPr>
            <w:r w:rsidRPr="00A10AC9">
              <w:rPr>
                <w:rFonts w:ascii="Public Sans Light" w:hAnsi="Public Sans Light" w:cs="Arial"/>
              </w:rPr>
              <w:t>Team Member 1</w:t>
            </w:r>
          </w:p>
        </w:tc>
        <w:tc>
          <w:tcPr>
            <w:tcW w:w="1856" w:type="dxa"/>
          </w:tcPr>
          <w:p w14:paraId="3453A8E8" w14:textId="77777777" w:rsidR="0055192D" w:rsidRPr="002D5E6F" w:rsidRDefault="0055192D" w:rsidP="007F1BB7">
            <w:pPr>
              <w:spacing w:before="120" w:after="120"/>
              <w:rPr>
                <w:rFonts w:ascii="Public Sans Light" w:hAnsi="Public Sans Light" w:cs="Arial"/>
              </w:rPr>
            </w:pPr>
          </w:p>
        </w:tc>
        <w:tc>
          <w:tcPr>
            <w:tcW w:w="2702" w:type="dxa"/>
          </w:tcPr>
          <w:p w14:paraId="08839C75" w14:textId="77777777" w:rsidR="0055192D" w:rsidRPr="002D5E6F" w:rsidRDefault="0055192D" w:rsidP="007F1BB7">
            <w:pPr>
              <w:spacing w:before="120" w:after="120"/>
              <w:rPr>
                <w:rFonts w:ascii="Public Sans Light" w:hAnsi="Public Sans Light" w:cs="Arial"/>
              </w:rPr>
            </w:pPr>
          </w:p>
        </w:tc>
        <w:tc>
          <w:tcPr>
            <w:tcW w:w="3633" w:type="dxa"/>
          </w:tcPr>
          <w:p w14:paraId="6AF69309" w14:textId="77777777" w:rsidR="0055192D" w:rsidRPr="002D5E6F" w:rsidRDefault="0055192D" w:rsidP="007F1BB7">
            <w:pPr>
              <w:spacing w:before="120" w:after="120"/>
              <w:rPr>
                <w:rFonts w:ascii="Public Sans Light" w:hAnsi="Public Sans Light" w:cs="Arial"/>
              </w:rPr>
            </w:pPr>
          </w:p>
        </w:tc>
      </w:tr>
      <w:tr w:rsidR="0055192D" w:rsidRPr="00DD76F0" w14:paraId="39C5CCC6" w14:textId="6CE11D5B" w:rsidTr="0055192D">
        <w:trPr>
          <w:trHeight w:val="486"/>
        </w:trPr>
        <w:tc>
          <w:tcPr>
            <w:tcW w:w="2007" w:type="dxa"/>
            <w:shd w:val="clear" w:color="auto" w:fill="CBEDFD" w:themeFill="accent2"/>
          </w:tcPr>
          <w:p w14:paraId="317C8252" w14:textId="77777777" w:rsidR="0055192D" w:rsidRPr="00A10AC9" w:rsidRDefault="0055192D" w:rsidP="007F1BB7">
            <w:pPr>
              <w:spacing w:before="120" w:after="120"/>
              <w:rPr>
                <w:rFonts w:ascii="Public Sans Light" w:hAnsi="Public Sans Light" w:cs="Arial"/>
              </w:rPr>
            </w:pPr>
            <w:r w:rsidRPr="00A10AC9">
              <w:rPr>
                <w:rFonts w:ascii="Public Sans Light" w:hAnsi="Public Sans Light" w:cs="Arial"/>
              </w:rPr>
              <w:t>Team Member 2</w:t>
            </w:r>
          </w:p>
        </w:tc>
        <w:tc>
          <w:tcPr>
            <w:tcW w:w="1856" w:type="dxa"/>
          </w:tcPr>
          <w:p w14:paraId="10A0480D" w14:textId="77777777" w:rsidR="0055192D" w:rsidRPr="002D5E6F" w:rsidRDefault="0055192D" w:rsidP="007F1BB7">
            <w:pPr>
              <w:spacing w:before="120" w:after="120"/>
              <w:rPr>
                <w:rFonts w:ascii="Public Sans Light" w:hAnsi="Public Sans Light" w:cs="Arial"/>
              </w:rPr>
            </w:pPr>
          </w:p>
        </w:tc>
        <w:tc>
          <w:tcPr>
            <w:tcW w:w="2702" w:type="dxa"/>
          </w:tcPr>
          <w:p w14:paraId="6FF8E067" w14:textId="77777777" w:rsidR="0055192D" w:rsidRPr="002D5E6F" w:rsidRDefault="0055192D" w:rsidP="007F1BB7">
            <w:pPr>
              <w:spacing w:before="120" w:after="120"/>
              <w:rPr>
                <w:rFonts w:ascii="Public Sans Light" w:hAnsi="Public Sans Light" w:cs="Arial"/>
              </w:rPr>
            </w:pPr>
          </w:p>
        </w:tc>
        <w:tc>
          <w:tcPr>
            <w:tcW w:w="3633" w:type="dxa"/>
          </w:tcPr>
          <w:p w14:paraId="13301D21" w14:textId="77777777" w:rsidR="0055192D" w:rsidRPr="002D5E6F" w:rsidRDefault="0055192D" w:rsidP="007F1BB7">
            <w:pPr>
              <w:spacing w:before="120" w:after="120"/>
              <w:rPr>
                <w:rFonts w:ascii="Public Sans Light" w:hAnsi="Public Sans Light" w:cs="Arial"/>
              </w:rPr>
            </w:pPr>
          </w:p>
        </w:tc>
      </w:tr>
      <w:tr w:rsidR="0055192D" w:rsidRPr="00DD76F0" w14:paraId="142820B1" w14:textId="4BFA91D7" w:rsidTr="0055192D">
        <w:trPr>
          <w:trHeight w:val="476"/>
        </w:trPr>
        <w:tc>
          <w:tcPr>
            <w:tcW w:w="2007" w:type="dxa"/>
            <w:shd w:val="clear" w:color="auto" w:fill="CBEDFD" w:themeFill="accent2"/>
          </w:tcPr>
          <w:p w14:paraId="744D9D6C" w14:textId="77777777" w:rsidR="0055192D" w:rsidRPr="00A10AC9" w:rsidRDefault="0055192D" w:rsidP="007F1BB7">
            <w:pPr>
              <w:spacing w:before="120" w:after="120"/>
              <w:rPr>
                <w:rFonts w:ascii="Public Sans Light" w:hAnsi="Public Sans Light" w:cs="Arial"/>
              </w:rPr>
            </w:pPr>
            <w:r w:rsidRPr="00A10AC9">
              <w:rPr>
                <w:rFonts w:ascii="Public Sans Light" w:hAnsi="Public Sans Light" w:cs="Arial"/>
              </w:rPr>
              <w:t>Team Member 3</w:t>
            </w:r>
          </w:p>
        </w:tc>
        <w:tc>
          <w:tcPr>
            <w:tcW w:w="1856" w:type="dxa"/>
          </w:tcPr>
          <w:p w14:paraId="609D1BBD" w14:textId="77777777" w:rsidR="0055192D" w:rsidRPr="002D5E6F" w:rsidRDefault="0055192D" w:rsidP="007F1BB7">
            <w:pPr>
              <w:rPr>
                <w:rFonts w:ascii="Public Sans Light" w:hAnsi="Public Sans Light" w:cs="Arial"/>
              </w:rPr>
            </w:pPr>
          </w:p>
        </w:tc>
        <w:tc>
          <w:tcPr>
            <w:tcW w:w="2702" w:type="dxa"/>
          </w:tcPr>
          <w:p w14:paraId="063E03E5" w14:textId="77777777" w:rsidR="0055192D" w:rsidRPr="002D5E6F" w:rsidRDefault="0055192D" w:rsidP="007F1BB7">
            <w:pPr>
              <w:spacing w:before="120" w:after="120"/>
              <w:rPr>
                <w:rFonts w:ascii="Public Sans Light" w:hAnsi="Public Sans Light" w:cs="Arial"/>
              </w:rPr>
            </w:pPr>
          </w:p>
        </w:tc>
        <w:tc>
          <w:tcPr>
            <w:tcW w:w="3633" w:type="dxa"/>
          </w:tcPr>
          <w:p w14:paraId="66B9C610" w14:textId="77777777" w:rsidR="0055192D" w:rsidRPr="002D5E6F" w:rsidRDefault="0055192D" w:rsidP="007F1BB7">
            <w:pPr>
              <w:spacing w:before="120" w:after="120"/>
              <w:rPr>
                <w:rFonts w:ascii="Public Sans Light" w:hAnsi="Public Sans Light" w:cs="Arial"/>
              </w:rPr>
            </w:pPr>
          </w:p>
        </w:tc>
      </w:tr>
      <w:tr w:rsidR="0055192D" w:rsidRPr="00DD76F0" w14:paraId="472D1007" w14:textId="67C2C996" w:rsidTr="0055192D">
        <w:trPr>
          <w:trHeight w:val="476"/>
        </w:trPr>
        <w:tc>
          <w:tcPr>
            <w:tcW w:w="2007" w:type="dxa"/>
            <w:shd w:val="clear" w:color="auto" w:fill="CBEDFD" w:themeFill="accent2"/>
          </w:tcPr>
          <w:p w14:paraId="627AD820" w14:textId="77777777" w:rsidR="0055192D" w:rsidRPr="00A10AC9" w:rsidRDefault="0055192D" w:rsidP="007F1BB7">
            <w:pPr>
              <w:spacing w:before="120" w:after="120"/>
              <w:rPr>
                <w:rFonts w:ascii="Public Sans Light" w:hAnsi="Public Sans Light" w:cs="Arial"/>
              </w:rPr>
            </w:pPr>
            <w:r w:rsidRPr="00A10AC9">
              <w:rPr>
                <w:rFonts w:ascii="Public Sans Light" w:hAnsi="Public Sans Light" w:cs="Arial"/>
              </w:rPr>
              <w:t>Team Member 4</w:t>
            </w:r>
          </w:p>
        </w:tc>
        <w:tc>
          <w:tcPr>
            <w:tcW w:w="1856" w:type="dxa"/>
          </w:tcPr>
          <w:p w14:paraId="1DC23BD0" w14:textId="77777777" w:rsidR="0055192D" w:rsidRPr="002D5E6F" w:rsidRDefault="0055192D" w:rsidP="007F1BB7">
            <w:pPr>
              <w:rPr>
                <w:rFonts w:ascii="Public Sans Light" w:hAnsi="Public Sans Light" w:cs="Arial"/>
              </w:rPr>
            </w:pPr>
          </w:p>
        </w:tc>
        <w:tc>
          <w:tcPr>
            <w:tcW w:w="2702" w:type="dxa"/>
          </w:tcPr>
          <w:p w14:paraId="3F7D5B87" w14:textId="77777777" w:rsidR="0055192D" w:rsidRPr="002D5E6F" w:rsidRDefault="0055192D" w:rsidP="007F1BB7">
            <w:pPr>
              <w:spacing w:before="120" w:after="120"/>
              <w:rPr>
                <w:rFonts w:ascii="Public Sans Light" w:hAnsi="Public Sans Light" w:cs="Arial"/>
              </w:rPr>
            </w:pPr>
          </w:p>
        </w:tc>
        <w:tc>
          <w:tcPr>
            <w:tcW w:w="3633" w:type="dxa"/>
          </w:tcPr>
          <w:p w14:paraId="36BC7C53" w14:textId="77777777" w:rsidR="0055192D" w:rsidRPr="002D5E6F" w:rsidRDefault="0055192D" w:rsidP="007F1BB7">
            <w:pPr>
              <w:spacing w:before="120" w:after="120"/>
              <w:rPr>
                <w:rFonts w:ascii="Public Sans Light" w:hAnsi="Public Sans Light" w:cs="Arial"/>
              </w:rPr>
            </w:pPr>
          </w:p>
        </w:tc>
      </w:tr>
      <w:tr w:rsidR="0055192D" w:rsidRPr="00DD76F0" w14:paraId="265F976C" w14:textId="2EEAB0F4" w:rsidTr="0055192D">
        <w:trPr>
          <w:trHeight w:val="476"/>
        </w:trPr>
        <w:tc>
          <w:tcPr>
            <w:tcW w:w="2007" w:type="dxa"/>
            <w:shd w:val="clear" w:color="auto" w:fill="CBEDFD" w:themeFill="accent2"/>
          </w:tcPr>
          <w:p w14:paraId="26CCA90C" w14:textId="77777777" w:rsidR="0055192D" w:rsidRPr="00A10AC9" w:rsidRDefault="0055192D" w:rsidP="007F1BB7">
            <w:pPr>
              <w:spacing w:before="120" w:after="120"/>
              <w:rPr>
                <w:rFonts w:ascii="Public Sans Light" w:hAnsi="Public Sans Light" w:cs="Arial"/>
              </w:rPr>
            </w:pPr>
            <w:r w:rsidRPr="00A10AC9">
              <w:rPr>
                <w:rFonts w:ascii="Public Sans Light" w:hAnsi="Public Sans Light" w:cs="Arial"/>
              </w:rPr>
              <w:t>Team Member 5</w:t>
            </w:r>
          </w:p>
        </w:tc>
        <w:tc>
          <w:tcPr>
            <w:tcW w:w="1856" w:type="dxa"/>
          </w:tcPr>
          <w:p w14:paraId="147DF64C" w14:textId="77777777" w:rsidR="0055192D" w:rsidRPr="002D5E6F" w:rsidRDefault="0055192D" w:rsidP="007F1BB7">
            <w:pPr>
              <w:rPr>
                <w:rFonts w:ascii="Public Sans Light" w:hAnsi="Public Sans Light" w:cs="Arial"/>
              </w:rPr>
            </w:pPr>
          </w:p>
        </w:tc>
        <w:tc>
          <w:tcPr>
            <w:tcW w:w="2702" w:type="dxa"/>
          </w:tcPr>
          <w:p w14:paraId="3F5E7948" w14:textId="77777777" w:rsidR="0055192D" w:rsidRPr="002D5E6F" w:rsidRDefault="0055192D" w:rsidP="007F1BB7">
            <w:pPr>
              <w:spacing w:before="120" w:after="120"/>
              <w:rPr>
                <w:rFonts w:ascii="Public Sans Light" w:hAnsi="Public Sans Light" w:cs="Arial"/>
              </w:rPr>
            </w:pPr>
          </w:p>
        </w:tc>
        <w:tc>
          <w:tcPr>
            <w:tcW w:w="3633" w:type="dxa"/>
          </w:tcPr>
          <w:p w14:paraId="7C935169" w14:textId="77777777" w:rsidR="0055192D" w:rsidRPr="002D5E6F" w:rsidRDefault="0055192D" w:rsidP="007F1BB7">
            <w:pPr>
              <w:spacing w:before="120" w:after="120"/>
              <w:rPr>
                <w:rFonts w:ascii="Public Sans Light" w:hAnsi="Public Sans Light" w:cs="Arial"/>
              </w:rPr>
            </w:pPr>
          </w:p>
        </w:tc>
      </w:tr>
    </w:tbl>
    <w:p w14:paraId="20524063" w14:textId="77777777" w:rsidR="006C5407" w:rsidRPr="004750A7" w:rsidRDefault="006C5407" w:rsidP="006C5407">
      <w:pPr>
        <w:rPr>
          <w:rFonts w:ascii="Public Sans Light" w:hAnsi="Public Sans Light"/>
          <w:bCs/>
          <w:color w:val="002664"/>
          <w:kern w:val="2"/>
          <w:sz w:val="32"/>
          <w:szCs w:val="32"/>
          <w14:ligatures w14:val="standardContextual"/>
        </w:rPr>
      </w:pPr>
    </w:p>
    <w:p w14:paraId="28D9ACB7" w14:textId="7F59A9F2" w:rsidR="00627387" w:rsidRDefault="00C916A1" w:rsidP="00F24609">
      <w:pPr>
        <w:rPr>
          <w:rFonts w:ascii="Public Sans Light" w:hAnsi="Public Sans Light"/>
          <w:b/>
          <w:color w:val="002664"/>
          <w:sz w:val="28"/>
          <w:szCs w:val="28"/>
        </w:rPr>
      </w:pPr>
      <w:r>
        <w:rPr>
          <w:rFonts w:ascii="Public Sans Light" w:hAnsi="Public Sans Light"/>
          <w:b/>
          <w:color w:val="002664"/>
          <w:sz w:val="28"/>
          <w:szCs w:val="28"/>
        </w:rPr>
        <w:br w:type="page"/>
      </w:r>
    </w:p>
    <w:p w14:paraId="0F261915" w14:textId="77777777" w:rsidR="00F24609" w:rsidRPr="00F24609" w:rsidRDefault="00F24609" w:rsidP="00F24609">
      <w:pPr>
        <w:rPr>
          <w:rFonts w:ascii="Public Sans Light" w:hAnsi="Public Sans Light" w:cs="Arial"/>
          <w:b/>
          <w:bCs/>
          <w:color w:val="002664"/>
          <w:sz w:val="28"/>
          <w:szCs w:val="28"/>
        </w:rPr>
      </w:pPr>
    </w:p>
    <w:p w14:paraId="508E5719" w14:textId="77777777" w:rsidR="008B0FEC" w:rsidRDefault="008B0FEC" w:rsidP="008B0FEC">
      <w:pPr>
        <w:pStyle w:val="Heading2"/>
        <w:pBdr>
          <w:top w:val="single" w:sz="4" w:space="0" w:color="002664" w:themeColor="background2"/>
        </w:pBdr>
        <w:rPr>
          <w:lang w:val="en-AU"/>
        </w:rPr>
      </w:pPr>
      <w:r>
        <w:rPr>
          <w:lang w:val="en-AU"/>
        </w:rPr>
        <w:t>Lead Agency details</w:t>
      </w:r>
    </w:p>
    <w:p w14:paraId="31A5FEA5" w14:textId="42D716B1" w:rsidR="00F9572C" w:rsidRPr="008B0FEC" w:rsidRDefault="006C5407" w:rsidP="008B0FEC">
      <w:pPr>
        <w:pStyle w:val="Heading2"/>
        <w:pBdr>
          <w:top w:val="single" w:sz="4" w:space="0" w:color="002664" w:themeColor="background2"/>
        </w:pBdr>
        <w:rPr>
          <w:lang w:val="en-AU"/>
        </w:rPr>
      </w:pPr>
      <w:r w:rsidRPr="007B2343">
        <w:rPr>
          <w:rFonts w:ascii="Public Sans Light" w:eastAsia="Times New Roman" w:hAnsi="Public Sans Light" w:cs="Arial"/>
          <w:bCs w:val="0"/>
          <w:color w:val="000000"/>
          <w:sz w:val="22"/>
          <w:szCs w:val="20"/>
          <w:lang w:val="en-AU" w:eastAsia="en-AU"/>
        </w:rPr>
        <w:t>Lis</w:t>
      </w:r>
      <w:r w:rsidR="00423F7E">
        <w:rPr>
          <w:rFonts w:ascii="Public Sans Light" w:eastAsia="Times New Roman" w:hAnsi="Public Sans Light" w:cs="Arial"/>
          <w:bCs w:val="0"/>
          <w:color w:val="000000"/>
          <w:sz w:val="22"/>
          <w:szCs w:val="20"/>
          <w:lang w:val="en-AU" w:eastAsia="en-AU"/>
        </w:rPr>
        <w:t>t</w:t>
      </w:r>
      <w:r w:rsidRPr="007B2343">
        <w:rPr>
          <w:rFonts w:ascii="Public Sans Light" w:eastAsia="Times New Roman" w:hAnsi="Public Sans Light" w:cs="Arial"/>
          <w:bCs w:val="0"/>
          <w:color w:val="000000"/>
          <w:sz w:val="22"/>
          <w:szCs w:val="20"/>
          <w:lang w:val="en-AU" w:eastAsia="en-AU"/>
        </w:rPr>
        <w:t xml:space="preserve"> the nominated lead agency for the research project.</w:t>
      </w:r>
    </w:p>
    <w:tbl>
      <w:tblPr>
        <w:tblStyle w:val="NSWGovernmentFinancialTable"/>
        <w:tblW w:w="9781" w:type="dxa"/>
        <w:tblBorders>
          <w:insideH w:val="single" w:sz="4" w:space="0" w:color="auto"/>
          <w:insideV w:val="single" w:sz="4" w:space="0" w:color="auto"/>
        </w:tblBorders>
        <w:tblLook w:val="04A0" w:firstRow="1" w:lastRow="0" w:firstColumn="1" w:lastColumn="0" w:noHBand="0" w:noVBand="1"/>
      </w:tblPr>
      <w:tblGrid>
        <w:gridCol w:w="2874"/>
        <w:gridCol w:w="6907"/>
      </w:tblGrid>
      <w:tr w:rsidR="006C5407" w:rsidRPr="00517647" w14:paraId="0738018C" w14:textId="77777777" w:rsidTr="009E742B">
        <w:trPr>
          <w:cnfStyle w:val="100000000000" w:firstRow="1" w:lastRow="0" w:firstColumn="0" w:lastColumn="0" w:oddVBand="0" w:evenVBand="0" w:oddHBand="0" w:evenHBand="0" w:firstRowFirstColumn="0" w:firstRowLastColumn="0" w:lastRowFirstColumn="0" w:lastRowLastColumn="0"/>
          <w:trHeight w:val="450"/>
        </w:trPr>
        <w:tc>
          <w:tcPr>
            <w:tcW w:w="2929" w:type="dxa"/>
            <w:tcBorders>
              <w:top w:val="none" w:sz="0" w:space="0" w:color="auto"/>
            </w:tcBorders>
            <w:shd w:val="clear" w:color="auto" w:fill="CBEDFD" w:themeFill="accent2"/>
            <w:hideMark/>
          </w:tcPr>
          <w:p w14:paraId="4B494B0A" w14:textId="77777777" w:rsidR="006C5407" w:rsidRPr="009D05E1" w:rsidRDefault="006C5407" w:rsidP="007F1BB7">
            <w:pPr>
              <w:ind w:left="135"/>
              <w:rPr>
                <w:rFonts w:ascii="Public Sans Light" w:eastAsia="Times New Roman" w:hAnsi="Public Sans Light" w:cs="Segoe UI"/>
                <w:b w:val="0"/>
                <w:bCs/>
                <w:sz w:val="18"/>
                <w:szCs w:val="18"/>
                <w:lang w:eastAsia="en-AU"/>
              </w:rPr>
            </w:pPr>
            <w:r w:rsidRPr="009D05E1">
              <w:rPr>
                <w:rFonts w:ascii="Public Sans Light" w:eastAsia="Times New Roman" w:hAnsi="Public Sans Light" w:cs="Arial"/>
                <w:b w:val="0"/>
                <w:bCs/>
                <w:lang w:eastAsia="en-AU"/>
              </w:rPr>
              <w:t xml:space="preserve">Organisation  </w:t>
            </w:r>
          </w:p>
          <w:p w14:paraId="55D0AB34" w14:textId="77777777" w:rsidR="006C5407" w:rsidRPr="009D05E1" w:rsidRDefault="006C5407" w:rsidP="007F1BB7">
            <w:pPr>
              <w:ind w:left="135"/>
              <w:textAlignment w:val="baseline"/>
              <w:rPr>
                <w:rFonts w:ascii="Public Sans Light" w:eastAsia="Times New Roman" w:hAnsi="Public Sans Light" w:cs="Arial"/>
                <w:b w:val="0"/>
                <w:bCs/>
                <w:lang w:eastAsia="en-AU"/>
              </w:rPr>
            </w:pPr>
          </w:p>
        </w:tc>
        <w:tc>
          <w:tcPr>
            <w:tcW w:w="7136" w:type="dxa"/>
            <w:tcBorders>
              <w:top w:val="none" w:sz="0" w:space="0" w:color="auto"/>
            </w:tcBorders>
            <w:hideMark/>
          </w:tcPr>
          <w:p w14:paraId="4144CB4C" w14:textId="77777777" w:rsidR="006C5407" w:rsidRPr="00517647" w:rsidRDefault="006C5407" w:rsidP="007F1BB7">
            <w:pPr>
              <w:textAlignment w:val="baseline"/>
              <w:rPr>
                <w:rFonts w:ascii="Public Sans Light" w:eastAsia="Times New Roman" w:hAnsi="Public Sans Light" w:cs="Arial"/>
                <w:lang w:eastAsia="en-AU"/>
              </w:rPr>
            </w:pPr>
          </w:p>
        </w:tc>
      </w:tr>
      <w:tr w:rsidR="006C5407" w:rsidRPr="009479D4" w14:paraId="0E8D4FA3" w14:textId="77777777" w:rsidTr="009E742B">
        <w:trPr>
          <w:trHeight w:val="450"/>
        </w:trPr>
        <w:tc>
          <w:tcPr>
            <w:tcW w:w="2929" w:type="dxa"/>
            <w:shd w:val="clear" w:color="auto" w:fill="CBEDFD" w:themeFill="accent2"/>
            <w:hideMark/>
          </w:tcPr>
          <w:p w14:paraId="0AA010A9" w14:textId="77777777" w:rsidR="006C5407" w:rsidRPr="009D05E1" w:rsidRDefault="006C5407" w:rsidP="007F1BB7">
            <w:pPr>
              <w:spacing w:before="120"/>
              <w:ind w:left="136"/>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Name</w:t>
            </w:r>
          </w:p>
        </w:tc>
        <w:tc>
          <w:tcPr>
            <w:tcW w:w="7136" w:type="dxa"/>
            <w:hideMark/>
          </w:tcPr>
          <w:p w14:paraId="39ABCABC" w14:textId="77777777" w:rsidR="006C5407" w:rsidRPr="009479D4" w:rsidRDefault="006C5407" w:rsidP="007F1BB7">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6C5407" w:rsidRPr="009479D4" w14:paraId="5AAA29FA" w14:textId="77777777" w:rsidTr="009E742B">
        <w:trPr>
          <w:trHeight w:val="450"/>
        </w:trPr>
        <w:tc>
          <w:tcPr>
            <w:tcW w:w="2929" w:type="dxa"/>
            <w:shd w:val="clear" w:color="auto" w:fill="CBEDFD" w:themeFill="accent2"/>
            <w:hideMark/>
          </w:tcPr>
          <w:p w14:paraId="5E34E2AD" w14:textId="77777777" w:rsidR="006C5407" w:rsidRPr="009D05E1" w:rsidRDefault="006C5407" w:rsidP="007F1BB7">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Position </w:t>
            </w:r>
          </w:p>
        </w:tc>
        <w:tc>
          <w:tcPr>
            <w:tcW w:w="7136" w:type="dxa"/>
            <w:hideMark/>
          </w:tcPr>
          <w:p w14:paraId="2DE8E51C" w14:textId="77777777" w:rsidR="006C5407" w:rsidRPr="009479D4" w:rsidRDefault="006C5407" w:rsidP="007F1BB7">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6C5407" w:rsidRPr="009479D4" w14:paraId="42EC3128" w14:textId="77777777" w:rsidTr="009E742B">
        <w:trPr>
          <w:trHeight w:val="571"/>
        </w:trPr>
        <w:tc>
          <w:tcPr>
            <w:tcW w:w="2929" w:type="dxa"/>
            <w:shd w:val="clear" w:color="auto" w:fill="CBEDFD" w:themeFill="accent2"/>
            <w:hideMark/>
          </w:tcPr>
          <w:p w14:paraId="4D194E9C" w14:textId="77777777" w:rsidR="006C5407" w:rsidRPr="009D05E1" w:rsidRDefault="006C5407" w:rsidP="007F1BB7">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Address </w:t>
            </w:r>
          </w:p>
        </w:tc>
        <w:tc>
          <w:tcPr>
            <w:tcW w:w="7136" w:type="dxa"/>
            <w:hideMark/>
          </w:tcPr>
          <w:p w14:paraId="5EE99B00" w14:textId="77777777" w:rsidR="006C5407" w:rsidRPr="009479D4" w:rsidRDefault="006C5407" w:rsidP="007F1BB7">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6C5407" w:rsidRPr="009479D4" w14:paraId="4FFDC64E" w14:textId="77777777" w:rsidTr="009E742B">
        <w:trPr>
          <w:trHeight w:val="450"/>
        </w:trPr>
        <w:tc>
          <w:tcPr>
            <w:tcW w:w="2929" w:type="dxa"/>
            <w:shd w:val="clear" w:color="auto" w:fill="CBEDFD" w:themeFill="accent2"/>
            <w:hideMark/>
          </w:tcPr>
          <w:p w14:paraId="7A26A36B" w14:textId="77777777" w:rsidR="006C5407" w:rsidRPr="009D05E1" w:rsidRDefault="006C5407" w:rsidP="007F1BB7">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 xml:space="preserve">Phone Number </w:t>
            </w:r>
          </w:p>
        </w:tc>
        <w:tc>
          <w:tcPr>
            <w:tcW w:w="7136" w:type="dxa"/>
            <w:hideMark/>
          </w:tcPr>
          <w:p w14:paraId="3758428C" w14:textId="77777777" w:rsidR="006C5407" w:rsidRPr="009479D4" w:rsidRDefault="006C5407" w:rsidP="007F1BB7">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6C5407" w:rsidRPr="009479D4" w14:paraId="7FC40662" w14:textId="77777777" w:rsidTr="009E742B">
        <w:trPr>
          <w:trHeight w:val="450"/>
        </w:trPr>
        <w:tc>
          <w:tcPr>
            <w:tcW w:w="2929" w:type="dxa"/>
            <w:shd w:val="clear" w:color="auto" w:fill="CBEDFD" w:themeFill="accent2"/>
            <w:hideMark/>
          </w:tcPr>
          <w:p w14:paraId="55AD892F" w14:textId="77777777" w:rsidR="006C5407" w:rsidRPr="009D05E1" w:rsidRDefault="006C5407" w:rsidP="007F1BB7">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Email Address </w:t>
            </w:r>
          </w:p>
        </w:tc>
        <w:tc>
          <w:tcPr>
            <w:tcW w:w="7136" w:type="dxa"/>
            <w:hideMark/>
          </w:tcPr>
          <w:p w14:paraId="7D74AAA9" w14:textId="77777777" w:rsidR="006C5407" w:rsidRPr="009479D4" w:rsidRDefault="006C5407" w:rsidP="007F1BB7">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6C5407" w:rsidRPr="009479D4" w14:paraId="0AC740CD" w14:textId="77777777" w:rsidTr="009E742B">
        <w:trPr>
          <w:trHeight w:val="450"/>
        </w:trPr>
        <w:tc>
          <w:tcPr>
            <w:tcW w:w="2929" w:type="dxa"/>
            <w:shd w:val="clear" w:color="auto" w:fill="CBEDFD" w:themeFill="accent2"/>
          </w:tcPr>
          <w:p w14:paraId="1E35DA82" w14:textId="77777777" w:rsidR="006C5407" w:rsidRPr="009D05E1" w:rsidRDefault="006C5407" w:rsidP="007F1BB7">
            <w:pPr>
              <w:spacing w:before="120" w:after="120"/>
              <w:rPr>
                <w:rFonts w:ascii="Public Sans Light" w:eastAsia="Times New Roman" w:hAnsi="Public Sans Light" w:cs="Arial"/>
                <w:bCs/>
                <w:lang w:eastAsia="en-AU"/>
              </w:rPr>
            </w:pPr>
            <w:r w:rsidRPr="009D05E1">
              <w:rPr>
                <w:rFonts w:ascii="Public Sans Light" w:eastAsia="Times New Roman" w:hAnsi="Public Sans Light" w:cs="Arial"/>
                <w:bCs/>
                <w:lang w:eastAsia="en-AU"/>
              </w:rPr>
              <w:t xml:space="preserve">Evidence of affiliation </w:t>
            </w:r>
          </w:p>
          <w:p w14:paraId="130C7F47" w14:textId="77777777" w:rsidR="006C5407" w:rsidRPr="009D05E1" w:rsidRDefault="006C5407" w:rsidP="007F1BB7">
            <w:pPr>
              <w:spacing w:before="120" w:after="120"/>
              <w:rPr>
                <w:rFonts w:ascii="Public Sans Light" w:eastAsia="Times New Roman" w:hAnsi="Public Sans Light" w:cs="Arial"/>
                <w:bCs/>
                <w:lang w:eastAsia="en-AU"/>
              </w:rPr>
            </w:pPr>
            <w:r w:rsidRPr="009D05E1">
              <w:rPr>
                <w:rFonts w:ascii="Public Sans Light" w:eastAsia="Times New Roman" w:hAnsi="Public Sans Light" w:cs="Arial"/>
                <w:bCs/>
                <w:lang w:eastAsia="en-AU"/>
              </w:rPr>
              <w:t xml:space="preserve">(if applicable) </w:t>
            </w:r>
          </w:p>
        </w:tc>
        <w:tc>
          <w:tcPr>
            <w:tcW w:w="7136" w:type="dxa"/>
          </w:tcPr>
          <w:p w14:paraId="617B764C" w14:textId="77777777" w:rsidR="006C5407" w:rsidRPr="002D5E6F" w:rsidRDefault="00000000" w:rsidP="007F1BB7">
            <w:pPr>
              <w:spacing w:before="120" w:after="120"/>
              <w:rPr>
                <w:rFonts w:ascii="Public Sans Light" w:eastAsia="Times New Roman" w:hAnsi="Public Sans Light" w:cs="Arial"/>
                <w:lang w:eastAsia="en-AU"/>
              </w:rPr>
            </w:pPr>
            <w:sdt>
              <w:sdtPr>
                <w:rPr>
                  <w:rFonts w:ascii="Public Sans Light" w:eastAsia="Times New Roman" w:hAnsi="Public Sans Light" w:cs="Arial"/>
                  <w:lang w:eastAsia="en-AU"/>
                </w:rPr>
                <w:id w:val="347297909"/>
                <w14:checkbox>
                  <w14:checked w14:val="0"/>
                  <w14:checkedState w14:val="2612" w14:font="MS Gothic"/>
                  <w14:uncheckedState w14:val="2610" w14:font="MS Gothic"/>
                </w14:checkbox>
              </w:sdtPr>
              <w:sdtContent>
                <w:r w:rsidR="006C5407" w:rsidRPr="002D5E6F">
                  <w:rPr>
                    <w:rFonts w:ascii="Segoe UI Symbol" w:eastAsia="Times New Roman" w:hAnsi="Segoe UI Symbol" w:cs="Segoe UI Symbol"/>
                    <w:lang w:eastAsia="en-AU"/>
                  </w:rPr>
                  <w:t>☐</w:t>
                </w:r>
              </w:sdtContent>
            </w:sdt>
            <w:r w:rsidR="006C5407" w:rsidRPr="002D5E6F">
              <w:rPr>
                <w:rFonts w:ascii="Public Sans Light" w:eastAsia="Times New Roman" w:hAnsi="Public Sans Light" w:cs="Arial"/>
                <w:lang w:eastAsia="en-AU"/>
              </w:rPr>
              <w:t xml:space="preserve"> Yes</w:t>
            </w:r>
          </w:p>
          <w:p w14:paraId="58762197" w14:textId="77777777" w:rsidR="006C5407" w:rsidRPr="002D5E6F" w:rsidRDefault="00000000" w:rsidP="007F1BB7">
            <w:pPr>
              <w:spacing w:before="120" w:after="120"/>
              <w:rPr>
                <w:rFonts w:ascii="Public Sans Light" w:eastAsia="Times New Roman" w:hAnsi="Public Sans Light" w:cs="Arial"/>
                <w:lang w:eastAsia="en-AU"/>
              </w:rPr>
            </w:pPr>
            <w:sdt>
              <w:sdtPr>
                <w:rPr>
                  <w:rFonts w:ascii="Public Sans Light" w:eastAsia="Times New Roman" w:hAnsi="Public Sans Light" w:cs="Arial"/>
                  <w:lang w:eastAsia="en-AU"/>
                </w:rPr>
                <w:id w:val="853850181"/>
                <w14:checkbox>
                  <w14:checked w14:val="0"/>
                  <w14:checkedState w14:val="2612" w14:font="MS Gothic"/>
                  <w14:uncheckedState w14:val="2610" w14:font="MS Gothic"/>
                </w14:checkbox>
              </w:sdtPr>
              <w:sdtContent>
                <w:r w:rsidR="006C5407" w:rsidRPr="002D5E6F">
                  <w:rPr>
                    <w:rFonts w:ascii="Segoe UI Symbol" w:eastAsia="Times New Roman" w:hAnsi="Segoe UI Symbol" w:cs="Segoe UI Symbol"/>
                    <w:lang w:eastAsia="en-AU"/>
                  </w:rPr>
                  <w:t>☐</w:t>
                </w:r>
              </w:sdtContent>
            </w:sdt>
            <w:r w:rsidR="006C5407" w:rsidRPr="002D5E6F">
              <w:rPr>
                <w:rFonts w:ascii="Public Sans Light" w:eastAsia="Times New Roman" w:hAnsi="Public Sans Light" w:cs="Arial"/>
                <w:lang w:eastAsia="en-AU"/>
              </w:rPr>
              <w:t xml:space="preserve"> No</w:t>
            </w:r>
          </w:p>
          <w:p w14:paraId="46F391D8" w14:textId="77777777" w:rsidR="006C5407" w:rsidRPr="002D5E6F" w:rsidRDefault="00000000" w:rsidP="007F1BB7">
            <w:pPr>
              <w:textAlignment w:val="baseline"/>
              <w:rPr>
                <w:rFonts w:ascii="Public Sans Light" w:eastAsia="Times New Roman" w:hAnsi="Public Sans Light" w:cs="Arial"/>
                <w:lang w:eastAsia="en-AU"/>
              </w:rPr>
            </w:pPr>
            <w:sdt>
              <w:sdtPr>
                <w:rPr>
                  <w:rFonts w:ascii="Public Sans Light" w:eastAsia="Times New Roman" w:hAnsi="Public Sans Light" w:cs="Arial"/>
                  <w:lang w:eastAsia="en-AU"/>
                </w:rPr>
                <w:id w:val="-891116711"/>
                <w14:checkbox>
                  <w14:checked w14:val="0"/>
                  <w14:checkedState w14:val="2612" w14:font="MS Gothic"/>
                  <w14:uncheckedState w14:val="2610" w14:font="MS Gothic"/>
                </w14:checkbox>
              </w:sdtPr>
              <w:sdtContent>
                <w:r w:rsidR="006C5407" w:rsidRPr="002D5E6F">
                  <w:rPr>
                    <w:rFonts w:ascii="Segoe UI Symbol" w:eastAsia="Times New Roman" w:hAnsi="Segoe UI Symbol" w:cs="Segoe UI Symbol"/>
                    <w:lang w:eastAsia="en-AU"/>
                  </w:rPr>
                  <w:t>☐</w:t>
                </w:r>
              </w:sdtContent>
            </w:sdt>
            <w:r w:rsidR="006C5407" w:rsidRPr="002D5E6F">
              <w:rPr>
                <w:rFonts w:ascii="Public Sans Light" w:eastAsia="Times New Roman" w:hAnsi="Public Sans Light" w:cs="Arial"/>
                <w:lang w:eastAsia="en-AU"/>
              </w:rPr>
              <w:t xml:space="preserve"> Not Applicable</w:t>
            </w:r>
          </w:p>
          <w:p w14:paraId="092EEC34" w14:textId="77777777" w:rsidR="006C5407" w:rsidRPr="009850D4" w:rsidRDefault="006C5407" w:rsidP="007F1BB7">
            <w:pPr>
              <w:textAlignment w:val="baseline"/>
              <w:rPr>
                <w:rFonts w:ascii="Public Sans Light" w:eastAsia="Times New Roman" w:hAnsi="Public Sans Light" w:cs="Arial"/>
                <w:lang w:eastAsia="en-AU"/>
              </w:rPr>
            </w:pPr>
          </w:p>
          <w:p w14:paraId="68284D79" w14:textId="77777777" w:rsidR="006C5407" w:rsidRPr="009850D4" w:rsidRDefault="006C5407" w:rsidP="007F1BB7">
            <w:pPr>
              <w:textAlignment w:val="baseline"/>
              <w:rPr>
                <w:rFonts w:ascii="Public Sans Light" w:eastAsia="Times New Roman" w:hAnsi="Public Sans Light" w:cs="Arial"/>
                <w:lang w:eastAsia="en-AU"/>
              </w:rPr>
            </w:pPr>
            <w:r w:rsidRPr="002D5E6F">
              <w:rPr>
                <w:rFonts w:ascii="Public Sans Light" w:eastAsia="Times New Roman" w:hAnsi="Public Sans Light" w:cs="Arial"/>
                <w:noProof/>
                <w:lang w:eastAsia="en-AU"/>
              </w:rPr>
              <w:drawing>
                <wp:inline distT="0" distB="0" distL="0" distR="0" wp14:anchorId="4BADA4BC" wp14:editId="5F95920B">
                  <wp:extent cx="307975" cy="307975"/>
                  <wp:effectExtent l="0" t="0" r="0" b="0"/>
                  <wp:docPr id="3" name="Picture 3" descr="MCj043477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Cj04347760000[1]"/>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975" cy="307975"/>
                          </a:xfrm>
                          <a:prstGeom prst="rect">
                            <a:avLst/>
                          </a:prstGeom>
                          <a:noFill/>
                          <a:ln>
                            <a:noFill/>
                          </a:ln>
                        </pic:spPr>
                      </pic:pic>
                    </a:graphicData>
                  </a:graphic>
                </wp:inline>
              </w:drawing>
            </w:r>
            <w:r w:rsidRPr="002D5E6F">
              <w:rPr>
                <w:rFonts w:ascii="Public Sans Light" w:eastAsia="Times New Roman" w:hAnsi="Public Sans Light" w:cs="Arial"/>
                <w:lang w:eastAsia="en-AU"/>
              </w:rPr>
              <w:t xml:space="preserve">If the lead agency is not </w:t>
            </w:r>
            <w:proofErr w:type="gramStart"/>
            <w:r w:rsidRPr="002D5E6F">
              <w:rPr>
                <w:rFonts w:ascii="Public Sans Light" w:eastAsia="Times New Roman" w:hAnsi="Public Sans Light" w:cs="Arial"/>
                <w:lang w:eastAsia="en-AU"/>
              </w:rPr>
              <w:t>a</w:t>
            </w:r>
            <w:proofErr w:type="gramEnd"/>
            <w:r w:rsidRPr="002D5E6F">
              <w:rPr>
                <w:rFonts w:ascii="Public Sans Light" w:eastAsia="Times New Roman" w:hAnsi="Public Sans Light" w:cs="Arial"/>
                <w:lang w:eastAsia="en-AU"/>
              </w:rPr>
              <w:t xml:space="preserve"> NSW based research institute or university, evidence of affiliation with a </w:t>
            </w:r>
            <w:r w:rsidRPr="009850D4">
              <w:rPr>
                <w:rFonts w:ascii="Public Sans Light" w:eastAsia="Times New Roman" w:hAnsi="Public Sans Light" w:cs="Arial"/>
                <w:lang w:eastAsia="en-AU"/>
              </w:rPr>
              <w:t xml:space="preserve">local health district, specialty health network, NGO or ACCO is required. </w:t>
            </w:r>
          </w:p>
          <w:p w14:paraId="6D30F8D7" w14:textId="77777777" w:rsidR="006C5407" w:rsidRPr="002D5E6F" w:rsidRDefault="006C5407" w:rsidP="007F1BB7">
            <w:pPr>
              <w:textAlignment w:val="baseline"/>
              <w:rPr>
                <w:rFonts w:ascii="Public Sans Light" w:eastAsia="Times New Roman" w:hAnsi="Public Sans Light" w:cs="Arial"/>
                <w:lang w:eastAsia="en-AU"/>
              </w:rPr>
            </w:pPr>
          </w:p>
        </w:tc>
      </w:tr>
    </w:tbl>
    <w:p w14:paraId="190DB325" w14:textId="77777777" w:rsidR="006C5407" w:rsidRPr="00C916A1" w:rsidRDefault="006C5407" w:rsidP="006C5407">
      <w:pPr>
        <w:rPr>
          <w:rFonts w:ascii="Public Sans Light" w:hAnsi="Public Sans Light"/>
          <w:color w:val="002664"/>
          <w:sz w:val="36"/>
          <w:szCs w:val="36"/>
        </w:rPr>
      </w:pPr>
    </w:p>
    <w:p w14:paraId="025FBA6C" w14:textId="11178DEA" w:rsidR="00DE0E5B" w:rsidRDefault="006C5407" w:rsidP="00DE0E5B">
      <w:pPr>
        <w:pStyle w:val="Heading2"/>
        <w:pBdr>
          <w:top w:val="single" w:sz="4" w:space="0" w:color="002664" w:themeColor="background2"/>
        </w:pBdr>
        <w:rPr>
          <w:lang w:val="en-AU"/>
        </w:rPr>
      </w:pPr>
      <w:r w:rsidRPr="00C916A1">
        <w:rPr>
          <w:rFonts w:ascii="Public Sans Light" w:hAnsi="Public Sans Light"/>
          <w:color w:val="002664"/>
        </w:rPr>
        <w:br w:type="page"/>
      </w:r>
      <w:r w:rsidR="000623FE">
        <w:rPr>
          <w:lang w:val="en-AU"/>
        </w:rPr>
        <w:lastRenderedPageBreak/>
        <w:t>Administering Organisation</w:t>
      </w:r>
      <w:r w:rsidR="00DE0E5B">
        <w:rPr>
          <w:lang w:val="en-AU"/>
        </w:rPr>
        <w:t xml:space="preserve"> details</w:t>
      </w:r>
    </w:p>
    <w:p w14:paraId="2D7F7756" w14:textId="179A3B91" w:rsidR="00DE0E5B" w:rsidRPr="008B0FEC" w:rsidRDefault="00DE0E5B" w:rsidP="00DE0E5B">
      <w:pPr>
        <w:pStyle w:val="Heading2"/>
        <w:pBdr>
          <w:top w:val="single" w:sz="4" w:space="0" w:color="002664" w:themeColor="background2"/>
        </w:pBdr>
        <w:rPr>
          <w:lang w:val="en-AU"/>
        </w:rPr>
      </w:pPr>
      <w:r w:rsidRPr="007B2343">
        <w:rPr>
          <w:rFonts w:ascii="Public Sans Light" w:eastAsia="Times New Roman" w:hAnsi="Public Sans Light" w:cs="Arial"/>
          <w:bCs w:val="0"/>
          <w:color w:val="000000"/>
          <w:sz w:val="22"/>
          <w:szCs w:val="20"/>
          <w:lang w:val="en-AU" w:eastAsia="en-AU"/>
        </w:rPr>
        <w:t>Lis</w:t>
      </w:r>
      <w:r>
        <w:rPr>
          <w:rFonts w:ascii="Public Sans Light" w:eastAsia="Times New Roman" w:hAnsi="Public Sans Light" w:cs="Arial"/>
          <w:bCs w:val="0"/>
          <w:color w:val="000000"/>
          <w:sz w:val="22"/>
          <w:szCs w:val="20"/>
          <w:lang w:val="en-AU" w:eastAsia="en-AU"/>
        </w:rPr>
        <w:t>t</w:t>
      </w:r>
      <w:r w:rsidRPr="007B2343">
        <w:rPr>
          <w:rFonts w:ascii="Public Sans Light" w:eastAsia="Times New Roman" w:hAnsi="Public Sans Light" w:cs="Arial"/>
          <w:bCs w:val="0"/>
          <w:color w:val="000000"/>
          <w:sz w:val="22"/>
          <w:szCs w:val="20"/>
          <w:lang w:val="en-AU" w:eastAsia="en-AU"/>
        </w:rPr>
        <w:t xml:space="preserve"> the nominated </w:t>
      </w:r>
      <w:r w:rsidR="000623FE">
        <w:rPr>
          <w:rFonts w:ascii="Public Sans Light" w:eastAsia="Times New Roman" w:hAnsi="Public Sans Light" w:cs="Arial"/>
          <w:bCs w:val="0"/>
          <w:color w:val="000000"/>
          <w:sz w:val="22"/>
          <w:szCs w:val="20"/>
          <w:lang w:val="en-AU" w:eastAsia="en-AU"/>
        </w:rPr>
        <w:t>administering organisation</w:t>
      </w:r>
      <w:r w:rsidRPr="007B2343">
        <w:rPr>
          <w:rFonts w:ascii="Public Sans Light" w:eastAsia="Times New Roman" w:hAnsi="Public Sans Light" w:cs="Arial"/>
          <w:bCs w:val="0"/>
          <w:color w:val="000000"/>
          <w:sz w:val="22"/>
          <w:szCs w:val="20"/>
          <w:lang w:val="en-AU" w:eastAsia="en-AU"/>
        </w:rPr>
        <w:t xml:space="preserve"> for the research project</w:t>
      </w:r>
      <w:r w:rsidR="00674643">
        <w:rPr>
          <w:rFonts w:ascii="Public Sans Light" w:eastAsia="Times New Roman" w:hAnsi="Public Sans Light" w:cs="Arial"/>
          <w:bCs w:val="0"/>
          <w:color w:val="000000"/>
          <w:sz w:val="22"/>
          <w:szCs w:val="20"/>
          <w:lang w:val="en-AU" w:eastAsia="en-AU"/>
        </w:rPr>
        <w:t xml:space="preserve"> </w:t>
      </w:r>
      <w:r w:rsidR="00674643" w:rsidRPr="00674643">
        <w:rPr>
          <w:rFonts w:ascii="Public Sans Light" w:eastAsia="Times New Roman" w:hAnsi="Public Sans Light" w:cs="Arial"/>
          <w:b/>
          <w:color w:val="000000"/>
          <w:sz w:val="22"/>
          <w:szCs w:val="20"/>
          <w:lang w:val="en-AU" w:eastAsia="en-AU"/>
        </w:rPr>
        <w:t>only if required</w:t>
      </w:r>
      <w:r w:rsidRPr="007B2343">
        <w:rPr>
          <w:rFonts w:ascii="Public Sans Light" w:eastAsia="Times New Roman" w:hAnsi="Public Sans Light" w:cs="Arial"/>
          <w:bCs w:val="0"/>
          <w:color w:val="000000"/>
          <w:sz w:val="22"/>
          <w:szCs w:val="20"/>
          <w:lang w:val="en-AU" w:eastAsia="en-AU"/>
        </w:rPr>
        <w:t>.</w:t>
      </w:r>
    </w:p>
    <w:tbl>
      <w:tblPr>
        <w:tblStyle w:val="NSWGovernmentFinancialTable"/>
        <w:tblW w:w="9781" w:type="dxa"/>
        <w:tblBorders>
          <w:insideH w:val="single" w:sz="4" w:space="0" w:color="auto"/>
          <w:insideV w:val="single" w:sz="4" w:space="0" w:color="auto"/>
        </w:tblBorders>
        <w:tblLook w:val="04A0" w:firstRow="1" w:lastRow="0" w:firstColumn="1" w:lastColumn="0" w:noHBand="0" w:noVBand="1"/>
      </w:tblPr>
      <w:tblGrid>
        <w:gridCol w:w="2872"/>
        <w:gridCol w:w="6909"/>
      </w:tblGrid>
      <w:tr w:rsidR="00DE0E5B" w:rsidRPr="00517647" w14:paraId="35863FA2" w14:textId="77777777" w:rsidTr="005E38FB">
        <w:trPr>
          <w:cnfStyle w:val="100000000000" w:firstRow="1" w:lastRow="0" w:firstColumn="0" w:lastColumn="0" w:oddVBand="0" w:evenVBand="0" w:oddHBand="0" w:evenHBand="0" w:firstRowFirstColumn="0" w:firstRowLastColumn="0" w:lastRowFirstColumn="0" w:lastRowLastColumn="0"/>
          <w:trHeight w:val="450"/>
        </w:trPr>
        <w:tc>
          <w:tcPr>
            <w:tcW w:w="2929" w:type="dxa"/>
            <w:tcBorders>
              <w:top w:val="none" w:sz="0" w:space="0" w:color="auto"/>
            </w:tcBorders>
            <w:shd w:val="clear" w:color="auto" w:fill="CBEDFD" w:themeFill="accent2"/>
            <w:hideMark/>
          </w:tcPr>
          <w:p w14:paraId="0E11D745" w14:textId="77777777" w:rsidR="00DE0E5B" w:rsidRPr="009D05E1" w:rsidRDefault="00DE0E5B" w:rsidP="005E38FB">
            <w:pPr>
              <w:ind w:left="135"/>
              <w:rPr>
                <w:rFonts w:ascii="Public Sans Light" w:eastAsia="Times New Roman" w:hAnsi="Public Sans Light" w:cs="Segoe UI"/>
                <w:b w:val="0"/>
                <w:bCs/>
                <w:sz w:val="18"/>
                <w:szCs w:val="18"/>
                <w:lang w:eastAsia="en-AU"/>
              </w:rPr>
            </w:pPr>
            <w:r w:rsidRPr="009D05E1">
              <w:rPr>
                <w:rFonts w:ascii="Public Sans Light" w:eastAsia="Times New Roman" w:hAnsi="Public Sans Light" w:cs="Arial"/>
                <w:b w:val="0"/>
                <w:bCs/>
                <w:lang w:eastAsia="en-AU"/>
              </w:rPr>
              <w:t xml:space="preserve">Organisation  </w:t>
            </w:r>
          </w:p>
          <w:p w14:paraId="5D7C1EF2" w14:textId="77777777" w:rsidR="00DE0E5B" w:rsidRPr="009D05E1" w:rsidRDefault="00DE0E5B" w:rsidP="005E38FB">
            <w:pPr>
              <w:ind w:left="135"/>
              <w:textAlignment w:val="baseline"/>
              <w:rPr>
                <w:rFonts w:ascii="Public Sans Light" w:eastAsia="Times New Roman" w:hAnsi="Public Sans Light" w:cs="Arial"/>
                <w:b w:val="0"/>
                <w:bCs/>
                <w:lang w:eastAsia="en-AU"/>
              </w:rPr>
            </w:pPr>
          </w:p>
        </w:tc>
        <w:tc>
          <w:tcPr>
            <w:tcW w:w="7136" w:type="dxa"/>
            <w:tcBorders>
              <w:top w:val="none" w:sz="0" w:space="0" w:color="auto"/>
            </w:tcBorders>
            <w:hideMark/>
          </w:tcPr>
          <w:p w14:paraId="7DBC228C" w14:textId="77777777" w:rsidR="00DE0E5B" w:rsidRPr="00517647" w:rsidRDefault="00DE0E5B" w:rsidP="005E38FB">
            <w:pPr>
              <w:textAlignment w:val="baseline"/>
              <w:rPr>
                <w:rFonts w:ascii="Public Sans Light" w:eastAsia="Times New Roman" w:hAnsi="Public Sans Light" w:cs="Arial"/>
                <w:lang w:eastAsia="en-AU"/>
              </w:rPr>
            </w:pPr>
          </w:p>
        </w:tc>
      </w:tr>
      <w:tr w:rsidR="00DE0E5B" w:rsidRPr="009479D4" w14:paraId="6F7634CF" w14:textId="77777777" w:rsidTr="005E38FB">
        <w:trPr>
          <w:trHeight w:val="450"/>
        </w:trPr>
        <w:tc>
          <w:tcPr>
            <w:tcW w:w="2929" w:type="dxa"/>
            <w:shd w:val="clear" w:color="auto" w:fill="CBEDFD" w:themeFill="accent2"/>
            <w:hideMark/>
          </w:tcPr>
          <w:p w14:paraId="7A43FD8B" w14:textId="77777777" w:rsidR="00DE0E5B" w:rsidRPr="009D05E1" w:rsidRDefault="00DE0E5B" w:rsidP="005E38FB">
            <w:pPr>
              <w:spacing w:before="120"/>
              <w:ind w:left="136"/>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Name</w:t>
            </w:r>
          </w:p>
        </w:tc>
        <w:tc>
          <w:tcPr>
            <w:tcW w:w="7136" w:type="dxa"/>
            <w:hideMark/>
          </w:tcPr>
          <w:p w14:paraId="1D62B994" w14:textId="77777777" w:rsidR="00DE0E5B" w:rsidRPr="009479D4" w:rsidRDefault="00DE0E5B" w:rsidP="005E38FB">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DE0E5B" w:rsidRPr="009479D4" w14:paraId="439BAD48" w14:textId="77777777" w:rsidTr="005E38FB">
        <w:trPr>
          <w:trHeight w:val="450"/>
        </w:trPr>
        <w:tc>
          <w:tcPr>
            <w:tcW w:w="2929" w:type="dxa"/>
            <w:shd w:val="clear" w:color="auto" w:fill="CBEDFD" w:themeFill="accent2"/>
            <w:hideMark/>
          </w:tcPr>
          <w:p w14:paraId="24D4E56F" w14:textId="77777777" w:rsidR="00DE0E5B" w:rsidRPr="009D05E1" w:rsidRDefault="00DE0E5B" w:rsidP="005E38FB">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Position </w:t>
            </w:r>
          </w:p>
        </w:tc>
        <w:tc>
          <w:tcPr>
            <w:tcW w:w="7136" w:type="dxa"/>
            <w:hideMark/>
          </w:tcPr>
          <w:p w14:paraId="16728D19" w14:textId="77777777" w:rsidR="00DE0E5B" w:rsidRPr="009479D4" w:rsidRDefault="00DE0E5B" w:rsidP="005E38FB">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DE0E5B" w:rsidRPr="009479D4" w14:paraId="2CF7820F" w14:textId="77777777" w:rsidTr="005E38FB">
        <w:trPr>
          <w:trHeight w:val="571"/>
        </w:trPr>
        <w:tc>
          <w:tcPr>
            <w:tcW w:w="2929" w:type="dxa"/>
            <w:shd w:val="clear" w:color="auto" w:fill="CBEDFD" w:themeFill="accent2"/>
            <w:hideMark/>
          </w:tcPr>
          <w:p w14:paraId="46537BA6" w14:textId="77777777" w:rsidR="00DE0E5B" w:rsidRPr="009D05E1" w:rsidRDefault="00DE0E5B" w:rsidP="005E38FB">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Address </w:t>
            </w:r>
          </w:p>
        </w:tc>
        <w:tc>
          <w:tcPr>
            <w:tcW w:w="7136" w:type="dxa"/>
            <w:hideMark/>
          </w:tcPr>
          <w:p w14:paraId="0BBB56A4" w14:textId="77777777" w:rsidR="00DE0E5B" w:rsidRPr="009479D4" w:rsidRDefault="00DE0E5B" w:rsidP="005E38FB">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DE0E5B" w:rsidRPr="009479D4" w14:paraId="65933CC3" w14:textId="77777777" w:rsidTr="005E38FB">
        <w:trPr>
          <w:trHeight w:val="450"/>
        </w:trPr>
        <w:tc>
          <w:tcPr>
            <w:tcW w:w="2929" w:type="dxa"/>
            <w:shd w:val="clear" w:color="auto" w:fill="CBEDFD" w:themeFill="accent2"/>
            <w:hideMark/>
          </w:tcPr>
          <w:p w14:paraId="2E4540EF" w14:textId="77777777" w:rsidR="00DE0E5B" w:rsidRPr="009D05E1" w:rsidRDefault="00DE0E5B" w:rsidP="005E38FB">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 xml:space="preserve">Phone Number </w:t>
            </w:r>
          </w:p>
        </w:tc>
        <w:tc>
          <w:tcPr>
            <w:tcW w:w="7136" w:type="dxa"/>
            <w:hideMark/>
          </w:tcPr>
          <w:p w14:paraId="31D8CF3E" w14:textId="77777777" w:rsidR="00DE0E5B" w:rsidRPr="009479D4" w:rsidRDefault="00DE0E5B" w:rsidP="005E38FB">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DE0E5B" w:rsidRPr="009479D4" w14:paraId="3922606F" w14:textId="77777777" w:rsidTr="005E38FB">
        <w:trPr>
          <w:trHeight w:val="450"/>
        </w:trPr>
        <w:tc>
          <w:tcPr>
            <w:tcW w:w="2929" w:type="dxa"/>
            <w:shd w:val="clear" w:color="auto" w:fill="CBEDFD" w:themeFill="accent2"/>
            <w:hideMark/>
          </w:tcPr>
          <w:p w14:paraId="5C8EEA5E" w14:textId="77777777" w:rsidR="00DE0E5B" w:rsidRPr="009D05E1" w:rsidRDefault="00DE0E5B" w:rsidP="005E38FB">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Email Address </w:t>
            </w:r>
          </w:p>
        </w:tc>
        <w:tc>
          <w:tcPr>
            <w:tcW w:w="7136" w:type="dxa"/>
            <w:hideMark/>
          </w:tcPr>
          <w:p w14:paraId="71C1F6B5" w14:textId="77777777" w:rsidR="00DE0E5B" w:rsidRPr="009479D4" w:rsidRDefault="00DE0E5B" w:rsidP="005E38FB">
            <w:pPr>
              <w:textAlignment w:val="baseline"/>
              <w:rPr>
                <w:rFonts w:ascii="Public Sans Light" w:eastAsia="Times New Roman" w:hAnsi="Public Sans Light" w:cs="Segoe UI"/>
                <w:sz w:val="18"/>
                <w:szCs w:val="18"/>
                <w:lang w:eastAsia="en-AU"/>
              </w:rPr>
            </w:pPr>
            <w:r w:rsidRPr="004758BF">
              <w:rPr>
                <w:rFonts w:ascii="Public Sans Light" w:eastAsia="Times New Roman" w:hAnsi="Public Sans Light" w:cs="Arial"/>
                <w:color w:val="002060"/>
                <w:sz w:val="24"/>
                <w:lang w:eastAsia="en-AU"/>
              </w:rPr>
              <w:t> </w:t>
            </w:r>
          </w:p>
        </w:tc>
      </w:tr>
      <w:tr w:rsidR="00DE0E5B" w:rsidRPr="009479D4" w14:paraId="66D24C00" w14:textId="77777777" w:rsidTr="005E38FB">
        <w:trPr>
          <w:trHeight w:val="450"/>
        </w:trPr>
        <w:tc>
          <w:tcPr>
            <w:tcW w:w="2929" w:type="dxa"/>
            <w:shd w:val="clear" w:color="auto" w:fill="CBEDFD" w:themeFill="accent2"/>
          </w:tcPr>
          <w:p w14:paraId="76DA64B4" w14:textId="77777777" w:rsidR="00DE0E5B" w:rsidRPr="009D05E1" w:rsidRDefault="00DE0E5B" w:rsidP="005E38FB">
            <w:pPr>
              <w:spacing w:before="120" w:after="120"/>
              <w:rPr>
                <w:rFonts w:ascii="Public Sans Light" w:eastAsia="Times New Roman" w:hAnsi="Public Sans Light" w:cs="Arial"/>
                <w:bCs/>
                <w:lang w:eastAsia="en-AU"/>
              </w:rPr>
            </w:pPr>
            <w:r w:rsidRPr="009D05E1">
              <w:rPr>
                <w:rFonts w:ascii="Public Sans Light" w:eastAsia="Times New Roman" w:hAnsi="Public Sans Light" w:cs="Arial"/>
                <w:bCs/>
                <w:lang w:eastAsia="en-AU"/>
              </w:rPr>
              <w:t xml:space="preserve">Evidence of affiliation </w:t>
            </w:r>
          </w:p>
          <w:p w14:paraId="33563A30" w14:textId="77777777" w:rsidR="00DE0E5B" w:rsidRPr="009D05E1" w:rsidRDefault="00DE0E5B" w:rsidP="005E38FB">
            <w:pPr>
              <w:spacing w:before="120" w:after="120"/>
              <w:rPr>
                <w:rFonts w:ascii="Public Sans Light" w:eastAsia="Times New Roman" w:hAnsi="Public Sans Light" w:cs="Arial"/>
                <w:bCs/>
                <w:lang w:eastAsia="en-AU"/>
              </w:rPr>
            </w:pPr>
            <w:r w:rsidRPr="009D05E1">
              <w:rPr>
                <w:rFonts w:ascii="Public Sans Light" w:eastAsia="Times New Roman" w:hAnsi="Public Sans Light" w:cs="Arial"/>
                <w:bCs/>
                <w:lang w:eastAsia="en-AU"/>
              </w:rPr>
              <w:t xml:space="preserve">(if applicable) </w:t>
            </w:r>
          </w:p>
        </w:tc>
        <w:tc>
          <w:tcPr>
            <w:tcW w:w="7136" w:type="dxa"/>
          </w:tcPr>
          <w:p w14:paraId="0E031364" w14:textId="77777777" w:rsidR="00DE0E5B" w:rsidRPr="002D5E6F" w:rsidRDefault="00000000" w:rsidP="005E38FB">
            <w:pPr>
              <w:spacing w:before="120" w:after="120"/>
              <w:rPr>
                <w:rFonts w:ascii="Public Sans Light" w:eastAsia="Times New Roman" w:hAnsi="Public Sans Light" w:cs="Arial"/>
                <w:lang w:eastAsia="en-AU"/>
              </w:rPr>
            </w:pPr>
            <w:sdt>
              <w:sdtPr>
                <w:rPr>
                  <w:rFonts w:ascii="Public Sans Light" w:eastAsia="Times New Roman" w:hAnsi="Public Sans Light" w:cs="Arial"/>
                  <w:lang w:eastAsia="en-AU"/>
                </w:rPr>
                <w:id w:val="532461681"/>
                <w14:checkbox>
                  <w14:checked w14:val="0"/>
                  <w14:checkedState w14:val="2612" w14:font="MS Gothic"/>
                  <w14:uncheckedState w14:val="2610" w14:font="MS Gothic"/>
                </w14:checkbox>
              </w:sdtPr>
              <w:sdtContent>
                <w:r w:rsidR="00DE0E5B" w:rsidRPr="002D5E6F">
                  <w:rPr>
                    <w:rFonts w:ascii="Segoe UI Symbol" w:eastAsia="Times New Roman" w:hAnsi="Segoe UI Symbol" w:cs="Segoe UI Symbol"/>
                    <w:lang w:eastAsia="en-AU"/>
                  </w:rPr>
                  <w:t>☐</w:t>
                </w:r>
              </w:sdtContent>
            </w:sdt>
            <w:r w:rsidR="00DE0E5B" w:rsidRPr="002D5E6F">
              <w:rPr>
                <w:rFonts w:ascii="Public Sans Light" w:eastAsia="Times New Roman" w:hAnsi="Public Sans Light" w:cs="Arial"/>
                <w:lang w:eastAsia="en-AU"/>
              </w:rPr>
              <w:t xml:space="preserve"> Yes</w:t>
            </w:r>
          </w:p>
          <w:p w14:paraId="270B8F8A" w14:textId="77777777" w:rsidR="00DE0E5B" w:rsidRPr="002D5E6F" w:rsidRDefault="00000000" w:rsidP="005E38FB">
            <w:pPr>
              <w:spacing w:before="120" w:after="120"/>
              <w:rPr>
                <w:rFonts w:ascii="Public Sans Light" w:eastAsia="Times New Roman" w:hAnsi="Public Sans Light" w:cs="Arial"/>
                <w:lang w:eastAsia="en-AU"/>
              </w:rPr>
            </w:pPr>
            <w:sdt>
              <w:sdtPr>
                <w:rPr>
                  <w:rFonts w:ascii="Public Sans Light" w:eastAsia="Times New Roman" w:hAnsi="Public Sans Light" w:cs="Arial"/>
                  <w:lang w:eastAsia="en-AU"/>
                </w:rPr>
                <w:id w:val="970779974"/>
                <w14:checkbox>
                  <w14:checked w14:val="0"/>
                  <w14:checkedState w14:val="2612" w14:font="MS Gothic"/>
                  <w14:uncheckedState w14:val="2610" w14:font="MS Gothic"/>
                </w14:checkbox>
              </w:sdtPr>
              <w:sdtContent>
                <w:r w:rsidR="00DE0E5B" w:rsidRPr="002D5E6F">
                  <w:rPr>
                    <w:rFonts w:ascii="Segoe UI Symbol" w:eastAsia="Times New Roman" w:hAnsi="Segoe UI Symbol" w:cs="Segoe UI Symbol"/>
                    <w:lang w:eastAsia="en-AU"/>
                  </w:rPr>
                  <w:t>☐</w:t>
                </w:r>
              </w:sdtContent>
            </w:sdt>
            <w:r w:rsidR="00DE0E5B" w:rsidRPr="002D5E6F">
              <w:rPr>
                <w:rFonts w:ascii="Public Sans Light" w:eastAsia="Times New Roman" w:hAnsi="Public Sans Light" w:cs="Arial"/>
                <w:lang w:eastAsia="en-AU"/>
              </w:rPr>
              <w:t xml:space="preserve"> No</w:t>
            </w:r>
          </w:p>
          <w:p w14:paraId="018E5B0E" w14:textId="77777777" w:rsidR="00DE0E5B" w:rsidRPr="002D5E6F" w:rsidRDefault="00000000" w:rsidP="005E38FB">
            <w:pPr>
              <w:textAlignment w:val="baseline"/>
              <w:rPr>
                <w:rFonts w:ascii="Public Sans Light" w:eastAsia="Times New Roman" w:hAnsi="Public Sans Light" w:cs="Arial"/>
                <w:lang w:eastAsia="en-AU"/>
              </w:rPr>
            </w:pPr>
            <w:sdt>
              <w:sdtPr>
                <w:rPr>
                  <w:rFonts w:ascii="Public Sans Light" w:eastAsia="Times New Roman" w:hAnsi="Public Sans Light" w:cs="Arial"/>
                  <w:lang w:eastAsia="en-AU"/>
                </w:rPr>
                <w:id w:val="-13228104"/>
                <w14:checkbox>
                  <w14:checked w14:val="0"/>
                  <w14:checkedState w14:val="2612" w14:font="MS Gothic"/>
                  <w14:uncheckedState w14:val="2610" w14:font="MS Gothic"/>
                </w14:checkbox>
              </w:sdtPr>
              <w:sdtContent>
                <w:r w:rsidR="00DE0E5B" w:rsidRPr="002D5E6F">
                  <w:rPr>
                    <w:rFonts w:ascii="Segoe UI Symbol" w:eastAsia="Times New Roman" w:hAnsi="Segoe UI Symbol" w:cs="Segoe UI Symbol"/>
                    <w:lang w:eastAsia="en-AU"/>
                  </w:rPr>
                  <w:t>☐</w:t>
                </w:r>
              </w:sdtContent>
            </w:sdt>
            <w:r w:rsidR="00DE0E5B" w:rsidRPr="002D5E6F">
              <w:rPr>
                <w:rFonts w:ascii="Public Sans Light" w:eastAsia="Times New Roman" w:hAnsi="Public Sans Light" w:cs="Arial"/>
                <w:lang w:eastAsia="en-AU"/>
              </w:rPr>
              <w:t xml:space="preserve"> Not Applicable</w:t>
            </w:r>
          </w:p>
          <w:p w14:paraId="4D47EB39" w14:textId="77777777" w:rsidR="00DE0E5B" w:rsidRPr="009850D4" w:rsidRDefault="00DE0E5B" w:rsidP="005E38FB">
            <w:pPr>
              <w:textAlignment w:val="baseline"/>
              <w:rPr>
                <w:rFonts w:ascii="Public Sans Light" w:eastAsia="Times New Roman" w:hAnsi="Public Sans Light" w:cs="Arial"/>
                <w:lang w:eastAsia="en-AU"/>
              </w:rPr>
            </w:pPr>
          </w:p>
          <w:p w14:paraId="3845BF8D" w14:textId="56EA51A1" w:rsidR="00DE0E5B" w:rsidRPr="002D5E6F" w:rsidRDefault="00DE0E5B" w:rsidP="004639E5">
            <w:pPr>
              <w:textAlignment w:val="baseline"/>
              <w:rPr>
                <w:rFonts w:ascii="Public Sans Light" w:eastAsia="Times New Roman" w:hAnsi="Public Sans Light" w:cs="Arial"/>
                <w:lang w:eastAsia="en-AU"/>
              </w:rPr>
            </w:pPr>
            <w:r w:rsidRPr="002D5E6F">
              <w:rPr>
                <w:rFonts w:ascii="Public Sans Light" w:eastAsia="Times New Roman" w:hAnsi="Public Sans Light" w:cs="Arial"/>
                <w:noProof/>
                <w:lang w:eastAsia="en-AU"/>
              </w:rPr>
              <w:drawing>
                <wp:inline distT="0" distB="0" distL="0" distR="0" wp14:anchorId="4280C9D5" wp14:editId="61CBCD5D">
                  <wp:extent cx="307975" cy="307975"/>
                  <wp:effectExtent l="0" t="0" r="0" b="0"/>
                  <wp:docPr id="480697338" name="Picture 480697338" descr="MCj043477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Cj04347760000[1]"/>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975" cy="307975"/>
                          </a:xfrm>
                          <a:prstGeom prst="rect">
                            <a:avLst/>
                          </a:prstGeom>
                          <a:noFill/>
                          <a:ln>
                            <a:noFill/>
                          </a:ln>
                        </pic:spPr>
                      </pic:pic>
                    </a:graphicData>
                  </a:graphic>
                </wp:inline>
              </w:drawing>
            </w:r>
            <w:r w:rsidR="00B04302" w:rsidRPr="00F020BE">
              <w:rPr>
                <w:rFonts w:ascii="Public Sans Light" w:hAnsi="Public Sans Light"/>
              </w:rPr>
              <w:t xml:space="preserve">Where the </w:t>
            </w:r>
            <w:r w:rsidR="00B04302">
              <w:rPr>
                <w:rFonts w:ascii="Public Sans Light" w:hAnsi="Public Sans Light"/>
              </w:rPr>
              <w:t>l</w:t>
            </w:r>
            <w:r w:rsidR="00B04302" w:rsidRPr="00F020BE">
              <w:rPr>
                <w:rFonts w:ascii="Public Sans Light" w:hAnsi="Public Sans Light"/>
              </w:rPr>
              <w:t xml:space="preserve">ead </w:t>
            </w:r>
            <w:r w:rsidR="00B04302">
              <w:rPr>
                <w:rFonts w:ascii="Public Sans Light" w:hAnsi="Public Sans Light"/>
              </w:rPr>
              <w:t>a</w:t>
            </w:r>
            <w:r w:rsidR="00B04302" w:rsidRPr="00F020BE">
              <w:rPr>
                <w:rFonts w:ascii="Public Sans Light" w:hAnsi="Public Sans Light"/>
              </w:rPr>
              <w:t xml:space="preserve">gency is </w:t>
            </w:r>
            <w:proofErr w:type="gramStart"/>
            <w:r w:rsidR="00B04302" w:rsidRPr="00F020BE">
              <w:rPr>
                <w:rFonts w:ascii="Public Sans Light" w:hAnsi="Public Sans Light"/>
              </w:rPr>
              <w:t>a</w:t>
            </w:r>
            <w:proofErr w:type="gramEnd"/>
            <w:r w:rsidR="00B04302" w:rsidRPr="00F020BE">
              <w:rPr>
                <w:rFonts w:ascii="Public Sans Light" w:hAnsi="Public Sans Light"/>
              </w:rPr>
              <w:t xml:space="preserve"> NSW Health organisation, grant funds must be paid to an administering organisation that can manage funds across financial years, as the full funding amount will be paid upfront.</w:t>
            </w:r>
            <w:r w:rsidR="004639E5" w:rsidRPr="008F0708">
              <w:rPr>
                <w:rFonts w:ascii="Public Sans Light" w:hAnsi="Public Sans Light"/>
                <w:szCs w:val="22"/>
              </w:rPr>
              <w:t xml:space="preserve"> An administering organisation is only required when funds are held by a separate organisation from the </w:t>
            </w:r>
            <w:r w:rsidR="004639E5">
              <w:rPr>
                <w:rFonts w:ascii="Public Sans Light" w:hAnsi="Public Sans Light"/>
                <w:szCs w:val="22"/>
              </w:rPr>
              <w:t>l</w:t>
            </w:r>
            <w:r w:rsidR="004639E5" w:rsidRPr="008F0708">
              <w:rPr>
                <w:rFonts w:ascii="Public Sans Light" w:hAnsi="Public Sans Light"/>
                <w:szCs w:val="22"/>
              </w:rPr>
              <w:t xml:space="preserve">ead </w:t>
            </w:r>
            <w:r w:rsidR="004639E5">
              <w:rPr>
                <w:rFonts w:ascii="Public Sans Light" w:hAnsi="Public Sans Light"/>
                <w:szCs w:val="22"/>
              </w:rPr>
              <w:t>a</w:t>
            </w:r>
            <w:r w:rsidR="004639E5" w:rsidRPr="008F0708">
              <w:rPr>
                <w:rFonts w:ascii="Public Sans Light" w:hAnsi="Public Sans Light"/>
                <w:szCs w:val="22"/>
              </w:rPr>
              <w:t>gency</w:t>
            </w:r>
            <w:r w:rsidR="004639E5">
              <w:rPr>
                <w:rFonts w:ascii="Public Sans Light" w:hAnsi="Public Sans Light"/>
                <w:szCs w:val="22"/>
              </w:rPr>
              <w:t>.</w:t>
            </w:r>
          </w:p>
        </w:tc>
      </w:tr>
    </w:tbl>
    <w:p w14:paraId="2CBA9CA7" w14:textId="77777777" w:rsidR="00DE0E5B" w:rsidRPr="00C916A1" w:rsidRDefault="00DE0E5B" w:rsidP="00DE0E5B">
      <w:pPr>
        <w:rPr>
          <w:rFonts w:ascii="Public Sans Light" w:hAnsi="Public Sans Light"/>
          <w:color w:val="002664"/>
          <w:sz w:val="36"/>
          <w:szCs w:val="36"/>
        </w:rPr>
      </w:pPr>
    </w:p>
    <w:p w14:paraId="0E1887CA" w14:textId="77777777" w:rsidR="00DE0E5B" w:rsidRDefault="00DE0E5B" w:rsidP="00DE0E5B">
      <w:pPr>
        <w:pBdr>
          <w:right w:val="single" w:sz="4" w:space="4" w:color="auto"/>
        </w:pBdr>
        <w:rPr>
          <w:rFonts w:ascii="Public Sans Light" w:hAnsi="Public Sans Light"/>
          <w:color w:val="002664"/>
          <w:sz w:val="36"/>
          <w:szCs w:val="36"/>
        </w:rPr>
      </w:pPr>
      <w:r w:rsidRPr="00C916A1">
        <w:rPr>
          <w:rFonts w:ascii="Public Sans Light" w:hAnsi="Public Sans Light"/>
          <w:color w:val="002664"/>
          <w:sz w:val="36"/>
          <w:szCs w:val="36"/>
        </w:rPr>
        <w:br w:type="page"/>
      </w:r>
    </w:p>
    <w:p w14:paraId="50DD3882" w14:textId="655B135B" w:rsidR="006C5407" w:rsidRPr="008B0FEC" w:rsidRDefault="008B0FEC" w:rsidP="008B0FEC">
      <w:pPr>
        <w:pStyle w:val="Heading2"/>
        <w:rPr>
          <w:lang w:val="en-AU"/>
        </w:rPr>
      </w:pPr>
      <w:r>
        <w:rPr>
          <w:lang w:val="en-AU"/>
        </w:rPr>
        <w:lastRenderedPageBreak/>
        <w:t>P</w:t>
      </w:r>
      <w:r w:rsidR="0042136C">
        <w:rPr>
          <w:lang w:val="en-AU"/>
        </w:rPr>
        <w:t>rincipal Investigator</w:t>
      </w:r>
      <w:r w:rsidRPr="006E68D8">
        <w:rPr>
          <w:lang w:val="en-AU"/>
        </w:rPr>
        <w:t xml:space="preserve"> details </w:t>
      </w:r>
    </w:p>
    <w:p w14:paraId="51CDAFFD" w14:textId="77777777" w:rsidR="006C5407" w:rsidRDefault="006C5407" w:rsidP="006C5407">
      <w:pPr>
        <w:rPr>
          <w:rFonts w:ascii="Public Sans Light" w:eastAsia="Times New Roman" w:hAnsi="Public Sans Light" w:cs="Arial"/>
          <w:lang w:eastAsia="en-AU"/>
        </w:rPr>
      </w:pPr>
      <w:r w:rsidRPr="005F6751">
        <w:rPr>
          <w:rFonts w:ascii="Public Sans Light" w:eastAsia="Times New Roman" w:hAnsi="Public Sans Light" w:cs="Arial"/>
          <w:lang w:eastAsia="en-AU"/>
        </w:rPr>
        <w:t xml:space="preserve">List the </w:t>
      </w:r>
      <w:r>
        <w:rPr>
          <w:rFonts w:ascii="Public Sans Light" w:eastAsia="Times New Roman" w:hAnsi="Public Sans Light" w:cs="Arial"/>
          <w:lang w:eastAsia="en-AU"/>
        </w:rPr>
        <w:t xml:space="preserve">Principal Investigator’s’ details in the table below. </w:t>
      </w:r>
    </w:p>
    <w:p w14:paraId="178F0E1E" w14:textId="77777777" w:rsidR="006E68D8" w:rsidRPr="003A190A" w:rsidRDefault="006E68D8" w:rsidP="006C5407">
      <w:pPr>
        <w:rPr>
          <w:rFonts w:ascii="Public Sans Light" w:eastAsia="Times New Roman" w:hAnsi="Public Sans Light" w:cs="Arial"/>
          <w:lang w:eastAsia="en-AU"/>
        </w:rPr>
      </w:pPr>
    </w:p>
    <w:tbl>
      <w:tblPr>
        <w:tblStyle w:val="NSWGovernmentFinancialTable"/>
        <w:tblW w:w="9781" w:type="dxa"/>
        <w:tblBorders>
          <w:insideH w:val="single" w:sz="4" w:space="0" w:color="auto"/>
          <w:insideV w:val="single" w:sz="4" w:space="0" w:color="auto"/>
        </w:tblBorders>
        <w:tblLook w:val="04A0" w:firstRow="1" w:lastRow="0" w:firstColumn="1" w:lastColumn="0" w:noHBand="0" w:noVBand="1"/>
      </w:tblPr>
      <w:tblGrid>
        <w:gridCol w:w="2899"/>
        <w:gridCol w:w="6882"/>
      </w:tblGrid>
      <w:tr w:rsidR="006C5407" w:rsidRPr="00DD76F0" w14:paraId="6F013FF7" w14:textId="77777777" w:rsidTr="00943192">
        <w:trPr>
          <w:cnfStyle w:val="100000000000" w:firstRow="1" w:lastRow="0" w:firstColumn="0" w:lastColumn="0" w:oddVBand="0" w:evenVBand="0" w:oddHBand="0" w:evenHBand="0" w:firstRowFirstColumn="0" w:firstRowLastColumn="0" w:lastRowFirstColumn="0" w:lastRowLastColumn="0"/>
          <w:trHeight w:val="450"/>
        </w:trPr>
        <w:tc>
          <w:tcPr>
            <w:tcW w:w="2899" w:type="dxa"/>
            <w:tcBorders>
              <w:top w:val="none" w:sz="0" w:space="0" w:color="auto"/>
            </w:tcBorders>
            <w:shd w:val="clear" w:color="auto" w:fill="CBEDFD" w:themeFill="accent2"/>
            <w:hideMark/>
          </w:tcPr>
          <w:p w14:paraId="5AE551CD" w14:textId="77777777" w:rsidR="006C5407" w:rsidRPr="009D05E1" w:rsidRDefault="006C5407" w:rsidP="007F1BB7">
            <w:pPr>
              <w:ind w:left="135"/>
              <w:textAlignment w:val="baseline"/>
              <w:rPr>
                <w:rFonts w:ascii="Public Sans Light" w:eastAsia="Times New Roman" w:hAnsi="Public Sans Light" w:cs="Arial"/>
                <w:b w:val="0"/>
                <w:bCs/>
                <w:lang w:eastAsia="en-AU"/>
              </w:rPr>
            </w:pPr>
            <w:r w:rsidRPr="009D05E1">
              <w:rPr>
                <w:rFonts w:ascii="Public Sans Light" w:eastAsia="Times New Roman" w:hAnsi="Public Sans Light" w:cs="Arial"/>
                <w:b w:val="0"/>
                <w:bCs/>
                <w:lang w:eastAsia="en-AU"/>
              </w:rPr>
              <w:t xml:space="preserve">Name </w:t>
            </w:r>
          </w:p>
          <w:p w14:paraId="2A801DF5" w14:textId="77777777" w:rsidR="006C5407" w:rsidRPr="009D05E1" w:rsidRDefault="006C5407" w:rsidP="007F1BB7">
            <w:pPr>
              <w:ind w:left="135"/>
              <w:textAlignment w:val="baseline"/>
              <w:rPr>
                <w:rFonts w:ascii="Arial" w:hAnsi="Arial" w:cs="Arial"/>
                <w:b w:val="0"/>
                <w:bCs/>
              </w:rPr>
            </w:pPr>
          </w:p>
        </w:tc>
        <w:tc>
          <w:tcPr>
            <w:tcW w:w="6882" w:type="dxa"/>
            <w:tcBorders>
              <w:top w:val="none" w:sz="0" w:space="0" w:color="auto"/>
            </w:tcBorders>
            <w:shd w:val="clear" w:color="auto" w:fill="auto"/>
            <w:hideMark/>
          </w:tcPr>
          <w:p w14:paraId="100A1CD8" w14:textId="77777777" w:rsidR="006C5407" w:rsidRPr="00CC4783" w:rsidRDefault="006C5407" w:rsidP="007F1BB7">
            <w:pPr>
              <w:textAlignment w:val="baseline"/>
              <w:rPr>
                <w:rFonts w:ascii="Public Sans Light" w:eastAsia="Times New Roman" w:hAnsi="Public Sans Light" w:cs="Segoe UI"/>
                <w:sz w:val="18"/>
                <w:szCs w:val="18"/>
                <w:lang w:eastAsia="en-AU"/>
              </w:rPr>
            </w:pPr>
          </w:p>
        </w:tc>
      </w:tr>
      <w:tr w:rsidR="006C5407" w:rsidRPr="00DD76F0" w14:paraId="391DD6AC" w14:textId="77777777" w:rsidTr="006F5287">
        <w:trPr>
          <w:trHeight w:val="450"/>
        </w:trPr>
        <w:tc>
          <w:tcPr>
            <w:tcW w:w="2899" w:type="dxa"/>
            <w:shd w:val="clear" w:color="auto" w:fill="CBEDFD" w:themeFill="accent2"/>
          </w:tcPr>
          <w:p w14:paraId="1DFFDB19" w14:textId="77777777" w:rsidR="006C5407" w:rsidRPr="009D05E1" w:rsidRDefault="006C5407" w:rsidP="007F1BB7">
            <w:pPr>
              <w:ind w:left="135"/>
              <w:textAlignment w:val="baseline"/>
              <w:rPr>
                <w:rFonts w:ascii="Public Sans Light" w:eastAsia="Times New Roman" w:hAnsi="Public Sans Light" w:cs="Arial"/>
                <w:bCs/>
                <w:highlight w:val="yellow"/>
                <w:lang w:eastAsia="en-AU"/>
              </w:rPr>
            </w:pPr>
            <w:r w:rsidRPr="009D05E1">
              <w:rPr>
                <w:rFonts w:ascii="Public Sans Light" w:eastAsia="Times New Roman" w:hAnsi="Public Sans Light" w:cs="Arial"/>
                <w:bCs/>
                <w:lang w:eastAsia="en-AU"/>
              </w:rPr>
              <w:t>Organisation</w:t>
            </w:r>
          </w:p>
        </w:tc>
        <w:tc>
          <w:tcPr>
            <w:tcW w:w="6882" w:type="dxa"/>
          </w:tcPr>
          <w:p w14:paraId="7B850500" w14:textId="77777777" w:rsidR="006C5407" w:rsidRPr="00CC4783" w:rsidRDefault="006C5407" w:rsidP="007F1BB7">
            <w:pPr>
              <w:textAlignment w:val="baseline"/>
              <w:rPr>
                <w:rFonts w:ascii="Public Sans Light" w:eastAsia="Times New Roman" w:hAnsi="Public Sans Light" w:cs="Arial"/>
                <w:sz w:val="24"/>
                <w:highlight w:val="yellow"/>
                <w:lang w:eastAsia="en-AU"/>
              </w:rPr>
            </w:pPr>
          </w:p>
        </w:tc>
      </w:tr>
      <w:tr w:rsidR="006C5407" w:rsidRPr="00DD76F0" w14:paraId="0DD1D06C" w14:textId="77777777" w:rsidTr="006F5287">
        <w:trPr>
          <w:trHeight w:val="450"/>
        </w:trPr>
        <w:tc>
          <w:tcPr>
            <w:tcW w:w="2899" w:type="dxa"/>
            <w:shd w:val="clear" w:color="auto" w:fill="CBEDFD" w:themeFill="accent2"/>
          </w:tcPr>
          <w:p w14:paraId="48C1601F" w14:textId="77777777" w:rsidR="006C5407" w:rsidRPr="009D05E1" w:rsidRDefault="006C5407" w:rsidP="007F1BB7">
            <w:pPr>
              <w:ind w:left="135"/>
              <w:textAlignment w:val="baseline"/>
              <w:rPr>
                <w:rFonts w:ascii="Public Sans Light" w:eastAsia="Times New Roman" w:hAnsi="Public Sans Light" w:cs="Arial"/>
                <w:bCs/>
                <w:highlight w:val="yellow"/>
                <w:lang w:eastAsia="en-AU"/>
              </w:rPr>
            </w:pPr>
            <w:r w:rsidRPr="009D05E1">
              <w:rPr>
                <w:rFonts w:ascii="Public Sans Light" w:eastAsia="Times New Roman" w:hAnsi="Public Sans Light" w:cs="Arial"/>
                <w:bCs/>
                <w:lang w:eastAsia="en-AU"/>
              </w:rPr>
              <w:t>Position</w:t>
            </w:r>
          </w:p>
        </w:tc>
        <w:tc>
          <w:tcPr>
            <w:tcW w:w="6882" w:type="dxa"/>
          </w:tcPr>
          <w:p w14:paraId="3D9164B9" w14:textId="77777777" w:rsidR="006C5407" w:rsidRPr="00CC4783" w:rsidRDefault="006C5407" w:rsidP="007F1BB7">
            <w:pPr>
              <w:textAlignment w:val="baseline"/>
              <w:rPr>
                <w:rFonts w:ascii="Public Sans Light" w:eastAsia="Times New Roman" w:hAnsi="Public Sans Light" w:cs="Arial"/>
                <w:sz w:val="24"/>
                <w:highlight w:val="yellow"/>
                <w:lang w:eastAsia="en-AU"/>
              </w:rPr>
            </w:pPr>
          </w:p>
        </w:tc>
      </w:tr>
      <w:tr w:rsidR="006C5407" w:rsidRPr="00DD76F0" w14:paraId="32A5819A" w14:textId="77777777" w:rsidTr="006F5287">
        <w:trPr>
          <w:trHeight w:val="450"/>
        </w:trPr>
        <w:tc>
          <w:tcPr>
            <w:tcW w:w="2899" w:type="dxa"/>
            <w:shd w:val="clear" w:color="auto" w:fill="CBEDFD" w:themeFill="accent2"/>
          </w:tcPr>
          <w:p w14:paraId="45357016" w14:textId="77777777" w:rsidR="006C5407" w:rsidRPr="009D05E1" w:rsidRDefault="006C5407" w:rsidP="007F1BB7">
            <w:pPr>
              <w:ind w:left="135"/>
              <w:textAlignment w:val="baseline"/>
              <w:rPr>
                <w:rFonts w:ascii="Public Sans Light" w:eastAsia="Times New Roman" w:hAnsi="Public Sans Light" w:cs="Arial"/>
                <w:bCs/>
                <w:highlight w:val="yellow"/>
                <w:lang w:eastAsia="en-AU"/>
              </w:rPr>
            </w:pPr>
            <w:r w:rsidRPr="009D05E1">
              <w:rPr>
                <w:rFonts w:ascii="Public Sans Light" w:eastAsia="Times New Roman" w:hAnsi="Public Sans Light" w:cs="Arial"/>
                <w:bCs/>
                <w:lang w:eastAsia="en-AU"/>
              </w:rPr>
              <w:t>Relevant experience in palliative care and/or related field</w:t>
            </w:r>
          </w:p>
        </w:tc>
        <w:tc>
          <w:tcPr>
            <w:tcW w:w="6882" w:type="dxa"/>
          </w:tcPr>
          <w:p w14:paraId="2E19E651" w14:textId="77777777" w:rsidR="006C5407" w:rsidRPr="00CC4783" w:rsidRDefault="006C5407" w:rsidP="007F1BB7">
            <w:pPr>
              <w:textAlignment w:val="baseline"/>
              <w:rPr>
                <w:rFonts w:ascii="Public Sans Light" w:eastAsia="Times New Roman" w:hAnsi="Public Sans Light" w:cs="Arial"/>
                <w:sz w:val="24"/>
                <w:highlight w:val="yellow"/>
                <w:lang w:eastAsia="en-AU"/>
              </w:rPr>
            </w:pPr>
          </w:p>
        </w:tc>
      </w:tr>
      <w:tr w:rsidR="006C5407" w:rsidRPr="00DD76F0" w14:paraId="4396FBF9" w14:textId="77777777" w:rsidTr="006F5287">
        <w:trPr>
          <w:trHeight w:val="450"/>
        </w:trPr>
        <w:tc>
          <w:tcPr>
            <w:tcW w:w="2899" w:type="dxa"/>
            <w:shd w:val="clear" w:color="auto" w:fill="CBEDFD" w:themeFill="accent2"/>
          </w:tcPr>
          <w:p w14:paraId="7BE0BD5E" w14:textId="5CA755C9" w:rsidR="006C5407" w:rsidRPr="009D05E1" w:rsidRDefault="006C5407" w:rsidP="00F363B8">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 xml:space="preserve">Academic qualifications </w:t>
            </w:r>
          </w:p>
          <w:p w14:paraId="0FD931CB" w14:textId="77777777" w:rsidR="00F363B8" w:rsidRPr="009D05E1" w:rsidRDefault="00F363B8" w:rsidP="00F363B8">
            <w:pPr>
              <w:ind w:left="135"/>
              <w:textAlignment w:val="baseline"/>
              <w:rPr>
                <w:rFonts w:ascii="Public Sans Light" w:eastAsia="Times New Roman" w:hAnsi="Public Sans Light" w:cs="Arial"/>
                <w:bCs/>
                <w:lang w:eastAsia="en-AU"/>
              </w:rPr>
            </w:pPr>
          </w:p>
          <w:p w14:paraId="77CDA9C5" w14:textId="77777777" w:rsidR="006C5407" w:rsidRPr="009D05E1" w:rsidRDefault="006C5407" w:rsidP="007F1BB7">
            <w:pPr>
              <w:ind w:left="135"/>
              <w:textAlignment w:val="baseline"/>
              <w:rPr>
                <w:rFonts w:ascii="Public Sans Light" w:eastAsia="Times New Roman" w:hAnsi="Public Sans Light" w:cs="Arial"/>
                <w:bCs/>
                <w:i/>
                <w:iCs/>
                <w:lang w:eastAsia="en-AU"/>
              </w:rPr>
            </w:pPr>
            <w:r w:rsidRPr="009D05E1">
              <w:rPr>
                <w:rFonts w:ascii="Public Sans Light" w:eastAsia="Times New Roman" w:hAnsi="Public Sans Light" w:cs="Arial"/>
                <w:bCs/>
                <w:i/>
                <w:iCs/>
                <w:sz w:val="20"/>
                <w:szCs w:val="22"/>
                <w:lang w:eastAsia="en-AU"/>
              </w:rPr>
              <w:t>(including relevant research experience)</w:t>
            </w:r>
          </w:p>
        </w:tc>
        <w:tc>
          <w:tcPr>
            <w:tcW w:w="6882" w:type="dxa"/>
          </w:tcPr>
          <w:p w14:paraId="27F6D6B1" w14:textId="77777777" w:rsidR="006C5407" w:rsidRPr="00CC4783" w:rsidRDefault="006C5407" w:rsidP="007F1BB7">
            <w:pPr>
              <w:textAlignment w:val="baseline"/>
              <w:rPr>
                <w:rFonts w:ascii="Public Sans Light" w:eastAsia="Times New Roman" w:hAnsi="Public Sans Light" w:cs="Arial"/>
                <w:sz w:val="24"/>
                <w:lang w:eastAsia="en-AU"/>
              </w:rPr>
            </w:pPr>
          </w:p>
        </w:tc>
      </w:tr>
      <w:tr w:rsidR="006C5407" w:rsidRPr="00DD76F0" w14:paraId="14B61F00" w14:textId="77777777" w:rsidTr="006F5287">
        <w:trPr>
          <w:trHeight w:val="450"/>
        </w:trPr>
        <w:tc>
          <w:tcPr>
            <w:tcW w:w="2899" w:type="dxa"/>
            <w:shd w:val="clear" w:color="auto" w:fill="CBEDFD" w:themeFill="accent2"/>
          </w:tcPr>
          <w:p w14:paraId="124D57BA"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 xml:space="preserve">Affiliation with NSW tertiary institution </w:t>
            </w:r>
          </w:p>
          <w:p w14:paraId="3C2B2CFF" w14:textId="77777777" w:rsidR="006C5407" w:rsidRPr="009D05E1" w:rsidRDefault="006C5407" w:rsidP="007F1BB7">
            <w:pPr>
              <w:ind w:left="135"/>
              <w:textAlignment w:val="baseline"/>
              <w:rPr>
                <w:rFonts w:ascii="Public Sans Light" w:eastAsia="Times New Roman" w:hAnsi="Public Sans Light" w:cs="Arial"/>
                <w:bCs/>
                <w:i/>
                <w:iCs/>
                <w:lang w:eastAsia="en-AU"/>
              </w:rPr>
            </w:pPr>
          </w:p>
          <w:p w14:paraId="5F6A15D7"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i/>
                <w:iCs/>
                <w:sz w:val="20"/>
                <w:szCs w:val="22"/>
                <w:lang w:eastAsia="en-AU"/>
              </w:rPr>
              <w:t>(include dates of appointment)</w:t>
            </w:r>
            <w:r w:rsidRPr="009D05E1">
              <w:rPr>
                <w:rFonts w:ascii="Public Sans Light" w:eastAsia="Times New Roman" w:hAnsi="Public Sans Light" w:cs="Arial"/>
                <w:bCs/>
                <w:sz w:val="20"/>
                <w:szCs w:val="22"/>
                <w:lang w:eastAsia="en-AU"/>
              </w:rPr>
              <w:t xml:space="preserve"> </w:t>
            </w:r>
          </w:p>
        </w:tc>
        <w:tc>
          <w:tcPr>
            <w:tcW w:w="6882" w:type="dxa"/>
          </w:tcPr>
          <w:p w14:paraId="03D4C5D5" w14:textId="77777777" w:rsidR="006C5407" w:rsidRPr="00CC4783" w:rsidRDefault="006C5407" w:rsidP="007F1BB7">
            <w:pPr>
              <w:textAlignment w:val="baseline"/>
              <w:rPr>
                <w:rFonts w:ascii="Public Sans Light" w:eastAsia="Times New Roman" w:hAnsi="Public Sans Light" w:cs="Arial"/>
                <w:sz w:val="24"/>
                <w:lang w:eastAsia="en-AU"/>
              </w:rPr>
            </w:pPr>
          </w:p>
        </w:tc>
      </w:tr>
      <w:tr w:rsidR="006C5407" w:rsidRPr="00DD76F0" w14:paraId="552448CD" w14:textId="77777777" w:rsidTr="006F5287">
        <w:trPr>
          <w:trHeight w:val="450"/>
        </w:trPr>
        <w:tc>
          <w:tcPr>
            <w:tcW w:w="2899" w:type="dxa"/>
            <w:shd w:val="clear" w:color="auto" w:fill="CBEDFD" w:themeFill="accent2"/>
            <w:hideMark/>
          </w:tcPr>
          <w:p w14:paraId="29CFF355"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Trading Name </w:t>
            </w:r>
          </w:p>
          <w:p w14:paraId="29B6BD6D" w14:textId="77777777" w:rsidR="006C5407" w:rsidRPr="009D05E1" w:rsidRDefault="006C5407" w:rsidP="007F1BB7">
            <w:pPr>
              <w:ind w:left="135"/>
              <w:textAlignment w:val="baseline"/>
              <w:rPr>
                <w:rFonts w:ascii="Public Sans Light" w:eastAsia="Times New Roman" w:hAnsi="Public Sans Light" w:cs="Arial"/>
                <w:bCs/>
                <w:lang w:eastAsia="en-AU"/>
              </w:rPr>
            </w:pPr>
          </w:p>
          <w:p w14:paraId="628DC541" w14:textId="77777777" w:rsidR="006C5407" w:rsidRPr="009D05E1" w:rsidRDefault="006C5407" w:rsidP="007F1BB7">
            <w:pPr>
              <w:ind w:left="135"/>
              <w:textAlignment w:val="baseline"/>
              <w:rPr>
                <w:rFonts w:ascii="Public Sans Light" w:eastAsia="Times New Roman" w:hAnsi="Public Sans Light" w:cs="Segoe UI"/>
                <w:bCs/>
                <w:i/>
                <w:iCs/>
                <w:sz w:val="18"/>
                <w:szCs w:val="18"/>
                <w:lang w:eastAsia="en-AU"/>
              </w:rPr>
            </w:pPr>
            <w:r w:rsidRPr="009D05E1">
              <w:rPr>
                <w:rFonts w:ascii="Public Sans Light" w:eastAsia="Times New Roman" w:hAnsi="Public Sans Light" w:cs="Arial"/>
                <w:bCs/>
                <w:i/>
                <w:iCs/>
                <w:sz w:val="20"/>
                <w:szCs w:val="22"/>
                <w:lang w:eastAsia="en-AU"/>
              </w:rPr>
              <w:t>(if employed by non-government organisation)</w:t>
            </w:r>
          </w:p>
        </w:tc>
        <w:tc>
          <w:tcPr>
            <w:tcW w:w="6882" w:type="dxa"/>
            <w:hideMark/>
          </w:tcPr>
          <w:p w14:paraId="73D53377"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DD76F0" w14:paraId="545169A6" w14:textId="77777777" w:rsidTr="006F5287">
        <w:trPr>
          <w:trHeight w:val="450"/>
        </w:trPr>
        <w:tc>
          <w:tcPr>
            <w:tcW w:w="2899" w:type="dxa"/>
            <w:shd w:val="clear" w:color="auto" w:fill="CBEDFD" w:themeFill="accent2"/>
            <w:hideMark/>
          </w:tcPr>
          <w:p w14:paraId="6C09C1F4"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Australian Business Number (ABN) </w:t>
            </w:r>
          </w:p>
          <w:p w14:paraId="4D62938B" w14:textId="77777777" w:rsidR="006C5407" w:rsidRPr="009D05E1" w:rsidRDefault="006C5407" w:rsidP="007F1BB7">
            <w:pPr>
              <w:ind w:left="135"/>
              <w:textAlignment w:val="baseline"/>
              <w:rPr>
                <w:rFonts w:ascii="Public Sans Light" w:eastAsia="Times New Roman" w:hAnsi="Public Sans Light" w:cs="Arial"/>
                <w:bCs/>
                <w:sz w:val="20"/>
                <w:szCs w:val="22"/>
                <w:lang w:eastAsia="en-AU"/>
              </w:rPr>
            </w:pPr>
          </w:p>
          <w:p w14:paraId="59C31688" w14:textId="77777777" w:rsidR="006C5407" w:rsidRPr="009D05E1" w:rsidRDefault="006C5407" w:rsidP="007F1BB7">
            <w:pPr>
              <w:ind w:left="135"/>
              <w:textAlignment w:val="baseline"/>
              <w:rPr>
                <w:rFonts w:ascii="Public Sans Light" w:eastAsia="Times New Roman" w:hAnsi="Public Sans Light" w:cs="Arial"/>
                <w:bCs/>
                <w:i/>
                <w:iCs/>
                <w:lang w:eastAsia="en-AU"/>
              </w:rPr>
            </w:pPr>
            <w:r w:rsidRPr="009D05E1">
              <w:rPr>
                <w:rFonts w:ascii="Public Sans Light" w:eastAsia="Times New Roman" w:hAnsi="Public Sans Light" w:cs="Arial"/>
                <w:bCs/>
                <w:i/>
                <w:iCs/>
                <w:sz w:val="20"/>
                <w:szCs w:val="22"/>
                <w:lang w:eastAsia="en-AU"/>
              </w:rPr>
              <w:t>(if employed by non-government organisation)</w:t>
            </w:r>
          </w:p>
        </w:tc>
        <w:tc>
          <w:tcPr>
            <w:tcW w:w="6882" w:type="dxa"/>
            <w:hideMark/>
          </w:tcPr>
          <w:p w14:paraId="2C4453D9"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DD76F0" w14:paraId="0C81463C" w14:textId="77777777" w:rsidTr="006F5287">
        <w:trPr>
          <w:trHeight w:val="450"/>
        </w:trPr>
        <w:tc>
          <w:tcPr>
            <w:tcW w:w="2899" w:type="dxa"/>
            <w:shd w:val="clear" w:color="auto" w:fill="CBEDFD" w:themeFill="accent2"/>
            <w:hideMark/>
          </w:tcPr>
          <w:p w14:paraId="524ED986"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Australian Company Number (ACN) </w:t>
            </w:r>
          </w:p>
          <w:p w14:paraId="35FBC9D0" w14:textId="77777777" w:rsidR="006C5407" w:rsidRPr="009D05E1" w:rsidRDefault="006C5407" w:rsidP="007F1BB7">
            <w:pPr>
              <w:ind w:left="135"/>
              <w:textAlignment w:val="baseline"/>
              <w:rPr>
                <w:rFonts w:ascii="Public Sans Light" w:eastAsia="Times New Roman" w:hAnsi="Public Sans Light" w:cs="Arial"/>
                <w:bCs/>
                <w:lang w:eastAsia="en-AU"/>
              </w:rPr>
            </w:pPr>
          </w:p>
          <w:p w14:paraId="177A0C21" w14:textId="77777777" w:rsidR="006C5407" w:rsidRPr="009D05E1" w:rsidRDefault="006C5407" w:rsidP="007F1BB7">
            <w:pPr>
              <w:ind w:left="135"/>
              <w:textAlignment w:val="baseline"/>
              <w:rPr>
                <w:rFonts w:ascii="Public Sans Light" w:eastAsia="Times New Roman" w:hAnsi="Public Sans Light" w:cs="Arial"/>
                <w:bCs/>
                <w:i/>
                <w:iCs/>
                <w:lang w:eastAsia="en-AU"/>
              </w:rPr>
            </w:pPr>
            <w:r w:rsidRPr="009D05E1">
              <w:rPr>
                <w:rFonts w:ascii="Public Sans Light" w:eastAsia="Times New Roman" w:hAnsi="Public Sans Light" w:cs="Arial"/>
                <w:bCs/>
                <w:i/>
                <w:iCs/>
                <w:sz w:val="20"/>
                <w:szCs w:val="22"/>
                <w:lang w:eastAsia="en-AU"/>
              </w:rPr>
              <w:t>(if employed by non-government organisation)</w:t>
            </w:r>
          </w:p>
        </w:tc>
        <w:tc>
          <w:tcPr>
            <w:tcW w:w="6882" w:type="dxa"/>
            <w:hideMark/>
          </w:tcPr>
          <w:p w14:paraId="4030001E"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DD76F0" w14:paraId="732D3D35" w14:textId="77777777" w:rsidTr="006F5287">
        <w:trPr>
          <w:trHeight w:val="725"/>
        </w:trPr>
        <w:tc>
          <w:tcPr>
            <w:tcW w:w="2899" w:type="dxa"/>
            <w:shd w:val="clear" w:color="auto" w:fill="CBEDFD" w:themeFill="accent2"/>
            <w:hideMark/>
          </w:tcPr>
          <w:p w14:paraId="56701C46" w14:textId="77777777" w:rsidR="006C5407" w:rsidRPr="009D05E1" w:rsidRDefault="006C5407" w:rsidP="007F1BB7">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Address </w:t>
            </w:r>
          </w:p>
        </w:tc>
        <w:tc>
          <w:tcPr>
            <w:tcW w:w="6882" w:type="dxa"/>
            <w:hideMark/>
          </w:tcPr>
          <w:p w14:paraId="25F99747"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DD76F0" w14:paraId="71B9DC8D" w14:textId="77777777" w:rsidTr="006F5287">
        <w:trPr>
          <w:trHeight w:val="450"/>
        </w:trPr>
        <w:tc>
          <w:tcPr>
            <w:tcW w:w="2899" w:type="dxa"/>
            <w:shd w:val="clear" w:color="auto" w:fill="CBEDFD" w:themeFill="accent2"/>
            <w:hideMark/>
          </w:tcPr>
          <w:p w14:paraId="2991FFDC" w14:textId="77777777" w:rsidR="006C5407" w:rsidRPr="009D05E1" w:rsidRDefault="006C5407" w:rsidP="007F1BB7">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 xml:space="preserve">Phone Number </w:t>
            </w:r>
          </w:p>
        </w:tc>
        <w:tc>
          <w:tcPr>
            <w:tcW w:w="6882" w:type="dxa"/>
            <w:hideMark/>
          </w:tcPr>
          <w:p w14:paraId="61115A16"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DD76F0" w14:paraId="6FC67768" w14:textId="77777777" w:rsidTr="006F5287">
        <w:trPr>
          <w:trHeight w:val="450"/>
        </w:trPr>
        <w:tc>
          <w:tcPr>
            <w:tcW w:w="2899" w:type="dxa"/>
            <w:shd w:val="clear" w:color="auto" w:fill="CBEDFD" w:themeFill="accent2"/>
            <w:hideMark/>
          </w:tcPr>
          <w:p w14:paraId="024EEFE8" w14:textId="77777777" w:rsidR="006C5407" w:rsidRPr="009D05E1" w:rsidRDefault="006C5407" w:rsidP="007F1BB7">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Email Address </w:t>
            </w:r>
          </w:p>
        </w:tc>
        <w:tc>
          <w:tcPr>
            <w:tcW w:w="6882" w:type="dxa"/>
            <w:hideMark/>
          </w:tcPr>
          <w:p w14:paraId="2956534D"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DD76F0" w14:paraId="219C6FF9" w14:textId="77777777" w:rsidTr="006F5287">
        <w:trPr>
          <w:trHeight w:val="450"/>
        </w:trPr>
        <w:tc>
          <w:tcPr>
            <w:tcW w:w="2899" w:type="dxa"/>
            <w:shd w:val="clear" w:color="auto" w:fill="CBEDFD" w:themeFill="accent2"/>
          </w:tcPr>
          <w:p w14:paraId="2BDFB7BC" w14:textId="77777777" w:rsidR="006C5407" w:rsidRPr="009D05E1" w:rsidRDefault="006C5407" w:rsidP="007F1BB7">
            <w:pPr>
              <w:ind w:left="135"/>
              <w:textAlignment w:val="baseline"/>
              <w:rPr>
                <w:rFonts w:ascii="Public Sans Light" w:eastAsia="Times New Roman" w:hAnsi="Public Sans Light" w:cs="Arial"/>
                <w:lang w:eastAsia="en-AU"/>
              </w:rPr>
            </w:pPr>
            <w:r w:rsidRPr="009D05E1">
              <w:rPr>
                <w:rFonts w:ascii="Public Sans Light" w:eastAsia="Times New Roman" w:hAnsi="Public Sans Light" w:cs="Arial"/>
                <w:lang w:eastAsia="en-AU"/>
              </w:rPr>
              <w:t>Declaration of in-</w:t>
            </w:r>
            <w:proofErr w:type="gramStart"/>
            <w:r w:rsidRPr="009D05E1">
              <w:rPr>
                <w:rFonts w:ascii="Public Sans Light" w:eastAsia="Times New Roman" w:hAnsi="Public Sans Light" w:cs="Arial"/>
                <w:lang w:eastAsia="en-AU"/>
              </w:rPr>
              <w:t>principle</w:t>
            </w:r>
            <w:proofErr w:type="gramEnd"/>
            <w:r w:rsidRPr="009D05E1">
              <w:rPr>
                <w:rFonts w:ascii="Public Sans Light" w:eastAsia="Times New Roman" w:hAnsi="Public Sans Light" w:cs="Arial"/>
                <w:lang w:eastAsia="en-AU"/>
              </w:rPr>
              <w:t xml:space="preserve"> support from organisation to submit EOI </w:t>
            </w:r>
          </w:p>
        </w:tc>
        <w:tc>
          <w:tcPr>
            <w:tcW w:w="6882" w:type="dxa"/>
          </w:tcPr>
          <w:p w14:paraId="409870F4" w14:textId="7E807B3B" w:rsidR="006C5407" w:rsidRPr="004B4B21" w:rsidRDefault="00000000" w:rsidP="007F1BB7">
            <w:pPr>
              <w:spacing w:before="120" w:after="120"/>
              <w:rPr>
                <w:rFonts w:ascii="Arial" w:hAnsi="Arial" w:cs="Arial"/>
                <w:sz w:val="20"/>
                <w:szCs w:val="20"/>
              </w:rPr>
            </w:pPr>
            <w:sdt>
              <w:sdtPr>
                <w:rPr>
                  <w:rFonts w:ascii="Arial" w:hAnsi="Arial" w:cs="Arial"/>
                  <w:sz w:val="20"/>
                  <w:szCs w:val="20"/>
                </w:rPr>
                <w:id w:val="926157520"/>
                <w14:checkbox>
                  <w14:checked w14:val="0"/>
                  <w14:checkedState w14:val="2612" w14:font="MS Gothic"/>
                  <w14:uncheckedState w14:val="2610" w14:font="MS Gothic"/>
                </w14:checkbox>
              </w:sdtPr>
              <w:sdtContent>
                <w:r w:rsidR="002D77B7">
                  <w:rPr>
                    <w:rFonts w:ascii="MS Gothic" w:eastAsia="MS Gothic" w:hAnsi="MS Gothic" w:cs="Arial" w:hint="eastAsia"/>
                    <w:sz w:val="20"/>
                    <w:szCs w:val="20"/>
                  </w:rPr>
                  <w:t>☐</w:t>
                </w:r>
              </w:sdtContent>
            </w:sdt>
            <w:r w:rsidR="006C5407" w:rsidRPr="004B4B21">
              <w:rPr>
                <w:rFonts w:ascii="Arial" w:hAnsi="Arial" w:cs="Arial"/>
                <w:sz w:val="20"/>
                <w:szCs w:val="20"/>
              </w:rPr>
              <w:t xml:space="preserve"> Yes</w:t>
            </w:r>
          </w:p>
          <w:p w14:paraId="33320952" w14:textId="77777777" w:rsidR="006C5407" w:rsidRPr="00DD76F0" w:rsidRDefault="00000000" w:rsidP="007F1BB7">
            <w:pPr>
              <w:textAlignment w:val="baseline"/>
              <w:rPr>
                <w:rFonts w:ascii="Public Sans Light" w:eastAsia="Times New Roman" w:hAnsi="Public Sans Light" w:cs="Arial"/>
                <w:sz w:val="24"/>
                <w:lang w:eastAsia="en-AU"/>
              </w:rPr>
            </w:pPr>
            <w:sdt>
              <w:sdtPr>
                <w:rPr>
                  <w:rFonts w:ascii="Arial" w:hAnsi="Arial" w:cs="Arial"/>
                  <w:sz w:val="20"/>
                  <w:szCs w:val="20"/>
                </w:rPr>
                <w:id w:val="760797523"/>
                <w14:checkbox>
                  <w14:checked w14:val="0"/>
                  <w14:checkedState w14:val="2612" w14:font="MS Gothic"/>
                  <w14:uncheckedState w14:val="2610" w14:font="MS Gothic"/>
                </w14:checkbox>
              </w:sdtPr>
              <w:sdtContent>
                <w:r w:rsidR="006C5407" w:rsidRPr="004B4B21">
                  <w:rPr>
                    <w:rFonts w:ascii="MS Gothic" w:eastAsia="MS Gothic" w:hAnsi="MS Gothic" w:cs="Arial" w:hint="eastAsia"/>
                    <w:sz w:val="20"/>
                    <w:szCs w:val="20"/>
                  </w:rPr>
                  <w:t>☐</w:t>
                </w:r>
              </w:sdtContent>
            </w:sdt>
            <w:r w:rsidR="006C5407" w:rsidRPr="004B4B21">
              <w:rPr>
                <w:rFonts w:ascii="Arial" w:hAnsi="Arial" w:cs="Arial"/>
                <w:sz w:val="20"/>
                <w:szCs w:val="20"/>
              </w:rPr>
              <w:t xml:space="preserve"> No</w:t>
            </w:r>
          </w:p>
        </w:tc>
      </w:tr>
    </w:tbl>
    <w:p w14:paraId="556E172A" w14:textId="48918973" w:rsidR="00103779" w:rsidRDefault="00103779" w:rsidP="00055C9A"/>
    <w:p w14:paraId="665F2729" w14:textId="5A151E62" w:rsidR="00FF1048" w:rsidRPr="008B0FEC" w:rsidRDefault="00495385" w:rsidP="00FF1048">
      <w:pPr>
        <w:pStyle w:val="Heading2"/>
        <w:rPr>
          <w:lang w:val="en-AU"/>
        </w:rPr>
      </w:pPr>
      <w:r>
        <w:rPr>
          <w:lang w:val="en-AU"/>
        </w:rPr>
        <w:lastRenderedPageBreak/>
        <w:t>Project team</w:t>
      </w:r>
      <w:r w:rsidR="00FF1048" w:rsidRPr="006E68D8">
        <w:rPr>
          <w:lang w:val="en-AU"/>
        </w:rPr>
        <w:t xml:space="preserve"> details </w:t>
      </w:r>
    </w:p>
    <w:p w14:paraId="3C3961DE" w14:textId="3BCA2805" w:rsidR="006C5407" w:rsidRDefault="006C5407" w:rsidP="006C5407">
      <w:pPr>
        <w:textAlignment w:val="baseline"/>
        <w:rPr>
          <w:rFonts w:ascii="Public Sans Light" w:eastAsia="Times New Roman" w:hAnsi="Public Sans Light" w:cs="Arial"/>
          <w:lang w:eastAsia="en-AU"/>
        </w:rPr>
      </w:pPr>
      <w:r w:rsidRPr="469EEACC">
        <w:rPr>
          <w:rFonts w:ascii="Public Sans Light" w:eastAsia="Times New Roman" w:hAnsi="Public Sans Light" w:cs="Arial"/>
          <w:lang w:eastAsia="en-AU"/>
        </w:rPr>
        <w:t xml:space="preserve">List the partner details in the table below. Duplicate the table for each individual team member participating in the research project. </w:t>
      </w:r>
    </w:p>
    <w:p w14:paraId="006C49E2" w14:textId="77777777" w:rsidR="006C5407" w:rsidRDefault="006C5407" w:rsidP="006C5407">
      <w:pPr>
        <w:textAlignment w:val="baseline"/>
        <w:rPr>
          <w:rFonts w:ascii="Public Sans Light" w:eastAsia="Times New Roman" w:hAnsi="Public Sans Light" w:cs="Arial"/>
          <w:lang w:eastAsia="en-AU"/>
        </w:rPr>
      </w:pPr>
    </w:p>
    <w:tbl>
      <w:tblPr>
        <w:tblStyle w:val="NSWGovernmentFinancialTable"/>
        <w:tblW w:w="9781" w:type="dxa"/>
        <w:tblBorders>
          <w:insideH w:val="single" w:sz="4" w:space="0" w:color="auto"/>
          <w:insideV w:val="single" w:sz="4" w:space="0" w:color="auto"/>
        </w:tblBorders>
        <w:tblLook w:val="04A0" w:firstRow="1" w:lastRow="0" w:firstColumn="1" w:lastColumn="0" w:noHBand="0" w:noVBand="1"/>
      </w:tblPr>
      <w:tblGrid>
        <w:gridCol w:w="2899"/>
        <w:gridCol w:w="6882"/>
      </w:tblGrid>
      <w:tr w:rsidR="006C5407" w:rsidRPr="009479D4" w14:paraId="254C3C30" w14:textId="77777777" w:rsidTr="00E14FC6">
        <w:trPr>
          <w:cnfStyle w:val="100000000000" w:firstRow="1" w:lastRow="0" w:firstColumn="0" w:lastColumn="0" w:oddVBand="0" w:evenVBand="0" w:oddHBand="0" w:evenHBand="0" w:firstRowFirstColumn="0" w:firstRowLastColumn="0" w:lastRowFirstColumn="0" w:lastRowLastColumn="0"/>
          <w:trHeight w:val="450"/>
        </w:trPr>
        <w:tc>
          <w:tcPr>
            <w:tcW w:w="2899" w:type="dxa"/>
            <w:tcBorders>
              <w:top w:val="none" w:sz="0" w:space="0" w:color="auto"/>
            </w:tcBorders>
            <w:shd w:val="clear" w:color="auto" w:fill="CBEDFD" w:themeFill="accent2"/>
          </w:tcPr>
          <w:p w14:paraId="555B1A79" w14:textId="77777777" w:rsidR="006C5407" w:rsidRPr="009D05E1" w:rsidRDefault="006C5407" w:rsidP="007F1BB7">
            <w:pPr>
              <w:spacing w:before="120"/>
              <w:ind w:left="136"/>
              <w:textAlignment w:val="baseline"/>
              <w:rPr>
                <w:rFonts w:ascii="Public Sans Light" w:eastAsia="Times New Roman" w:hAnsi="Public Sans Light" w:cs="Arial"/>
                <w:b w:val="0"/>
                <w:bCs/>
                <w:color w:val="auto"/>
                <w:lang w:eastAsia="en-AU"/>
              </w:rPr>
            </w:pPr>
            <w:r w:rsidRPr="009D05E1">
              <w:rPr>
                <w:rFonts w:ascii="Public Sans Light" w:eastAsia="Times New Roman" w:hAnsi="Public Sans Light" w:cs="Arial"/>
                <w:b w:val="0"/>
                <w:bCs/>
                <w:color w:val="auto"/>
                <w:lang w:eastAsia="en-AU"/>
              </w:rPr>
              <w:t>Identifier</w:t>
            </w:r>
          </w:p>
        </w:tc>
        <w:tc>
          <w:tcPr>
            <w:tcW w:w="6882" w:type="dxa"/>
            <w:tcBorders>
              <w:top w:val="none" w:sz="0" w:space="0" w:color="auto"/>
            </w:tcBorders>
            <w:shd w:val="clear" w:color="auto" w:fill="FFFFFF" w:themeFill="background1"/>
          </w:tcPr>
          <w:p w14:paraId="3EFB7E2E" w14:textId="77777777" w:rsidR="006C5407" w:rsidRPr="00307064" w:rsidRDefault="00FC4BED" w:rsidP="007F1BB7">
            <w:pPr>
              <w:textAlignment w:val="baseline"/>
              <w:rPr>
                <w:rFonts w:ascii="Public Sans Light" w:eastAsia="Times New Roman" w:hAnsi="Public Sans Light" w:cs="Segoe UI"/>
                <w:b w:val="0"/>
                <w:bCs/>
                <w:color w:val="auto"/>
                <w:sz w:val="18"/>
                <w:szCs w:val="18"/>
                <w:lang w:eastAsia="en-AU"/>
              </w:rPr>
            </w:pPr>
            <w:r w:rsidRPr="00307064">
              <w:rPr>
                <w:rFonts w:ascii="Segoe UI Symbol" w:eastAsia="MS Gothic" w:hAnsi="Segoe UI Symbol" w:cs="Segoe UI Symbol"/>
                <w:b w:val="0"/>
                <w:bCs/>
                <w:iCs/>
                <w:color w:val="auto"/>
              </w:rPr>
              <w:t xml:space="preserve">☐ </w:t>
            </w:r>
            <w:r w:rsidR="00297C79" w:rsidRPr="00307064">
              <w:rPr>
                <w:rFonts w:ascii="Public Sans Light" w:eastAsia="Times New Roman" w:hAnsi="Public Sans Light" w:cs="Segoe UI"/>
                <w:b w:val="0"/>
                <w:bCs/>
                <w:color w:val="auto"/>
                <w:sz w:val="18"/>
                <w:szCs w:val="18"/>
                <w:lang w:eastAsia="en-AU"/>
              </w:rPr>
              <w:t>Project Team Member 1</w:t>
            </w:r>
          </w:p>
          <w:p w14:paraId="2032628B" w14:textId="74A909C8" w:rsidR="00DE14C9" w:rsidRPr="00307064" w:rsidRDefault="00DE14C9" w:rsidP="007F1BB7">
            <w:pPr>
              <w:textAlignment w:val="baseline"/>
              <w:rPr>
                <w:rFonts w:ascii="Public Sans Light" w:eastAsia="Times New Roman" w:hAnsi="Public Sans Light" w:cs="Segoe UI"/>
                <w:b w:val="0"/>
                <w:bCs/>
                <w:color w:val="auto"/>
                <w:sz w:val="18"/>
                <w:szCs w:val="18"/>
                <w:lang w:eastAsia="en-AU"/>
              </w:rPr>
            </w:pPr>
            <w:r w:rsidRPr="00307064">
              <w:rPr>
                <w:rFonts w:ascii="Segoe UI Symbol" w:eastAsia="MS Gothic" w:hAnsi="Segoe UI Symbol" w:cs="Segoe UI Symbol"/>
                <w:b w:val="0"/>
                <w:bCs/>
                <w:iCs/>
                <w:color w:val="auto"/>
              </w:rPr>
              <w:t xml:space="preserve">☐ </w:t>
            </w:r>
            <w:r w:rsidRPr="00307064">
              <w:rPr>
                <w:rFonts w:ascii="Public Sans Light" w:eastAsia="Times New Roman" w:hAnsi="Public Sans Light" w:cs="Segoe UI"/>
                <w:b w:val="0"/>
                <w:bCs/>
                <w:color w:val="auto"/>
                <w:sz w:val="18"/>
                <w:szCs w:val="18"/>
                <w:lang w:eastAsia="en-AU"/>
              </w:rPr>
              <w:t>Project Team Member 2</w:t>
            </w:r>
          </w:p>
          <w:p w14:paraId="2341E8E9" w14:textId="74C92052" w:rsidR="00DE14C9" w:rsidRPr="00307064" w:rsidRDefault="00DE14C9" w:rsidP="007F1BB7">
            <w:pPr>
              <w:textAlignment w:val="baseline"/>
              <w:rPr>
                <w:rFonts w:ascii="Public Sans Light" w:eastAsia="Times New Roman" w:hAnsi="Public Sans Light" w:cs="Segoe UI"/>
                <w:b w:val="0"/>
                <w:bCs/>
                <w:color w:val="auto"/>
                <w:sz w:val="18"/>
                <w:szCs w:val="18"/>
                <w:lang w:eastAsia="en-AU"/>
              </w:rPr>
            </w:pPr>
            <w:r w:rsidRPr="00307064">
              <w:rPr>
                <w:rFonts w:ascii="Segoe UI Symbol" w:eastAsia="MS Gothic" w:hAnsi="Segoe UI Symbol" w:cs="Segoe UI Symbol"/>
                <w:b w:val="0"/>
                <w:bCs/>
                <w:iCs/>
                <w:color w:val="auto"/>
              </w:rPr>
              <w:t xml:space="preserve">☐ </w:t>
            </w:r>
            <w:r w:rsidRPr="00307064">
              <w:rPr>
                <w:rFonts w:ascii="Public Sans Light" w:eastAsia="Times New Roman" w:hAnsi="Public Sans Light" w:cs="Segoe UI"/>
                <w:b w:val="0"/>
                <w:bCs/>
                <w:color w:val="auto"/>
                <w:sz w:val="18"/>
                <w:szCs w:val="18"/>
                <w:lang w:eastAsia="en-AU"/>
              </w:rPr>
              <w:t>Project Team Member 3</w:t>
            </w:r>
          </w:p>
          <w:p w14:paraId="4523C10A" w14:textId="40A33F8A" w:rsidR="00DE14C9" w:rsidRPr="00307064" w:rsidRDefault="00DE14C9" w:rsidP="007F1BB7">
            <w:pPr>
              <w:textAlignment w:val="baseline"/>
              <w:rPr>
                <w:rFonts w:ascii="Public Sans Light" w:eastAsia="Times New Roman" w:hAnsi="Public Sans Light" w:cs="Segoe UI"/>
                <w:b w:val="0"/>
                <w:bCs/>
                <w:color w:val="auto"/>
                <w:sz w:val="18"/>
                <w:szCs w:val="18"/>
                <w:lang w:eastAsia="en-AU"/>
              </w:rPr>
            </w:pPr>
            <w:r w:rsidRPr="00307064">
              <w:rPr>
                <w:rFonts w:ascii="Segoe UI Symbol" w:eastAsia="MS Gothic" w:hAnsi="Segoe UI Symbol" w:cs="Segoe UI Symbol"/>
                <w:b w:val="0"/>
                <w:bCs/>
                <w:iCs/>
                <w:color w:val="auto"/>
              </w:rPr>
              <w:t xml:space="preserve">☐ </w:t>
            </w:r>
            <w:r w:rsidRPr="00307064">
              <w:rPr>
                <w:rFonts w:ascii="Public Sans Light" w:eastAsia="Times New Roman" w:hAnsi="Public Sans Light" w:cs="Segoe UI"/>
                <w:b w:val="0"/>
                <w:bCs/>
                <w:color w:val="auto"/>
                <w:sz w:val="18"/>
                <w:szCs w:val="18"/>
                <w:lang w:eastAsia="en-AU"/>
              </w:rPr>
              <w:t>Project Team Member 4</w:t>
            </w:r>
          </w:p>
          <w:p w14:paraId="613E122D" w14:textId="351CDB05" w:rsidR="00DE14C9" w:rsidRPr="00307064" w:rsidRDefault="00DE14C9" w:rsidP="007F1BB7">
            <w:pPr>
              <w:textAlignment w:val="baseline"/>
              <w:rPr>
                <w:rFonts w:ascii="Public Sans Light" w:eastAsia="Times New Roman" w:hAnsi="Public Sans Light" w:cs="Segoe UI"/>
                <w:b w:val="0"/>
                <w:bCs/>
                <w:color w:val="auto"/>
                <w:sz w:val="18"/>
                <w:szCs w:val="18"/>
                <w:lang w:eastAsia="en-AU"/>
              </w:rPr>
            </w:pPr>
            <w:r w:rsidRPr="00307064">
              <w:rPr>
                <w:rFonts w:ascii="Segoe UI Symbol" w:eastAsia="MS Gothic" w:hAnsi="Segoe UI Symbol" w:cs="Segoe UI Symbol"/>
                <w:b w:val="0"/>
                <w:bCs/>
                <w:iCs/>
                <w:color w:val="auto"/>
              </w:rPr>
              <w:t xml:space="preserve">☐ </w:t>
            </w:r>
            <w:r w:rsidRPr="00307064">
              <w:rPr>
                <w:rFonts w:ascii="Public Sans Light" w:eastAsia="Times New Roman" w:hAnsi="Public Sans Light" w:cs="Segoe UI"/>
                <w:b w:val="0"/>
                <w:bCs/>
                <w:color w:val="auto"/>
                <w:sz w:val="18"/>
                <w:szCs w:val="18"/>
                <w:lang w:eastAsia="en-AU"/>
              </w:rPr>
              <w:t>Project Team Member 5</w:t>
            </w:r>
          </w:p>
        </w:tc>
      </w:tr>
      <w:tr w:rsidR="006C5407" w:rsidRPr="009479D4" w14:paraId="71601CE5" w14:textId="77777777" w:rsidTr="00954D25">
        <w:trPr>
          <w:trHeight w:val="450"/>
        </w:trPr>
        <w:tc>
          <w:tcPr>
            <w:tcW w:w="2899" w:type="dxa"/>
            <w:shd w:val="clear" w:color="auto" w:fill="CBEDFD" w:themeFill="accent2"/>
            <w:hideMark/>
          </w:tcPr>
          <w:p w14:paraId="78ADD03B" w14:textId="77777777" w:rsidR="006C5407" w:rsidRPr="009D05E1" w:rsidRDefault="006C5407" w:rsidP="007F1BB7">
            <w:pPr>
              <w:ind w:left="135"/>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 xml:space="preserve">Name </w:t>
            </w:r>
          </w:p>
        </w:tc>
        <w:tc>
          <w:tcPr>
            <w:tcW w:w="6882" w:type="dxa"/>
            <w:hideMark/>
          </w:tcPr>
          <w:p w14:paraId="3F1A5C9F" w14:textId="77777777" w:rsidR="006C5407" w:rsidRPr="00DD76F0" w:rsidRDefault="006C5407" w:rsidP="007F1BB7">
            <w:pPr>
              <w:textAlignment w:val="baseline"/>
              <w:rPr>
                <w:rFonts w:ascii="Public Sans Light" w:eastAsia="Times New Roman" w:hAnsi="Public Sans Light" w:cs="Segoe UI"/>
                <w:sz w:val="18"/>
                <w:szCs w:val="18"/>
                <w:lang w:eastAsia="en-AU"/>
              </w:rPr>
            </w:pPr>
          </w:p>
        </w:tc>
      </w:tr>
      <w:tr w:rsidR="006C5407" w:rsidRPr="009479D4" w14:paraId="041F9446" w14:textId="77777777" w:rsidTr="00954D25">
        <w:trPr>
          <w:trHeight w:val="450"/>
        </w:trPr>
        <w:tc>
          <w:tcPr>
            <w:tcW w:w="2899" w:type="dxa"/>
            <w:shd w:val="clear" w:color="auto" w:fill="CBEDFD" w:themeFill="accent2"/>
          </w:tcPr>
          <w:p w14:paraId="0F4174EE" w14:textId="77777777" w:rsidR="006C5407" w:rsidRPr="009D05E1" w:rsidRDefault="006C5407" w:rsidP="007F1BB7">
            <w:pPr>
              <w:ind w:left="135"/>
              <w:textAlignment w:val="baseline"/>
              <w:rPr>
                <w:rFonts w:ascii="Public Sans Light" w:eastAsia="Times New Roman" w:hAnsi="Public Sans Light" w:cs="Arial"/>
                <w:bCs/>
                <w:highlight w:val="yellow"/>
                <w:lang w:eastAsia="en-AU"/>
              </w:rPr>
            </w:pPr>
            <w:r w:rsidRPr="009D05E1">
              <w:rPr>
                <w:rFonts w:ascii="Public Sans Light" w:eastAsia="Times New Roman" w:hAnsi="Public Sans Light" w:cs="Arial"/>
                <w:bCs/>
                <w:lang w:eastAsia="en-AU"/>
              </w:rPr>
              <w:t>Organisation</w:t>
            </w:r>
          </w:p>
        </w:tc>
        <w:tc>
          <w:tcPr>
            <w:tcW w:w="6882" w:type="dxa"/>
          </w:tcPr>
          <w:p w14:paraId="5D2F8C20" w14:textId="63E105D8" w:rsidR="006C5407" w:rsidRPr="00DD76F0" w:rsidRDefault="006C5407" w:rsidP="00A603E3">
            <w:pPr>
              <w:textAlignment w:val="baseline"/>
              <w:rPr>
                <w:rFonts w:ascii="Public Sans Light" w:eastAsia="Times New Roman" w:hAnsi="Public Sans Light" w:cs="Arial"/>
                <w:sz w:val="24"/>
                <w:highlight w:val="yellow"/>
                <w:lang w:eastAsia="en-AU"/>
              </w:rPr>
            </w:pPr>
          </w:p>
        </w:tc>
      </w:tr>
      <w:tr w:rsidR="006C5407" w:rsidRPr="009479D4" w14:paraId="0CD75DD2" w14:textId="77777777" w:rsidTr="00954D25">
        <w:trPr>
          <w:trHeight w:val="450"/>
        </w:trPr>
        <w:tc>
          <w:tcPr>
            <w:tcW w:w="2899" w:type="dxa"/>
            <w:shd w:val="clear" w:color="auto" w:fill="CBEDFD" w:themeFill="accent2"/>
          </w:tcPr>
          <w:p w14:paraId="4A880371" w14:textId="77777777" w:rsidR="006C5407" w:rsidRPr="009D05E1" w:rsidRDefault="006C5407" w:rsidP="007F1BB7">
            <w:pPr>
              <w:ind w:left="135"/>
              <w:textAlignment w:val="baseline"/>
              <w:rPr>
                <w:rFonts w:ascii="Public Sans Light" w:eastAsia="Times New Roman" w:hAnsi="Public Sans Light" w:cs="Arial"/>
                <w:bCs/>
                <w:highlight w:val="yellow"/>
                <w:lang w:eastAsia="en-AU"/>
              </w:rPr>
            </w:pPr>
            <w:r w:rsidRPr="009D05E1">
              <w:rPr>
                <w:rFonts w:ascii="Public Sans Light" w:eastAsia="Times New Roman" w:hAnsi="Public Sans Light" w:cs="Arial"/>
                <w:bCs/>
                <w:lang w:eastAsia="en-AU"/>
              </w:rPr>
              <w:t>Position</w:t>
            </w:r>
          </w:p>
        </w:tc>
        <w:tc>
          <w:tcPr>
            <w:tcW w:w="6882" w:type="dxa"/>
          </w:tcPr>
          <w:p w14:paraId="5EF8E0DD" w14:textId="77777777" w:rsidR="006C5407" w:rsidRPr="00DD76F0" w:rsidRDefault="006C5407" w:rsidP="007F1BB7">
            <w:pPr>
              <w:textAlignment w:val="baseline"/>
              <w:rPr>
                <w:rFonts w:ascii="Public Sans Light" w:eastAsia="Times New Roman" w:hAnsi="Public Sans Light" w:cs="Arial"/>
                <w:sz w:val="24"/>
                <w:highlight w:val="yellow"/>
                <w:lang w:eastAsia="en-AU"/>
              </w:rPr>
            </w:pPr>
          </w:p>
        </w:tc>
      </w:tr>
      <w:tr w:rsidR="006C5407" w:rsidRPr="009479D4" w14:paraId="7042C3A2" w14:textId="77777777" w:rsidTr="00954D25">
        <w:trPr>
          <w:trHeight w:val="450"/>
        </w:trPr>
        <w:tc>
          <w:tcPr>
            <w:tcW w:w="2899" w:type="dxa"/>
            <w:shd w:val="clear" w:color="auto" w:fill="CBEDFD" w:themeFill="accent2"/>
          </w:tcPr>
          <w:p w14:paraId="3D370B78" w14:textId="77777777" w:rsidR="006C5407" w:rsidRPr="009D05E1" w:rsidRDefault="006C5407" w:rsidP="007F1BB7">
            <w:pPr>
              <w:ind w:left="135"/>
              <w:textAlignment w:val="baseline"/>
              <w:rPr>
                <w:rFonts w:ascii="Public Sans Light" w:eastAsia="Times New Roman" w:hAnsi="Public Sans Light" w:cs="Arial"/>
                <w:bCs/>
                <w:highlight w:val="yellow"/>
                <w:lang w:eastAsia="en-AU"/>
              </w:rPr>
            </w:pPr>
            <w:r w:rsidRPr="009D05E1">
              <w:rPr>
                <w:rFonts w:ascii="Public Sans Light" w:eastAsia="Times New Roman" w:hAnsi="Public Sans Light" w:cs="Arial"/>
                <w:bCs/>
                <w:lang w:eastAsia="en-AU"/>
              </w:rPr>
              <w:t>Relevant experience in palliative care and/or related field</w:t>
            </w:r>
          </w:p>
        </w:tc>
        <w:tc>
          <w:tcPr>
            <w:tcW w:w="6882" w:type="dxa"/>
          </w:tcPr>
          <w:p w14:paraId="03BFCDB1" w14:textId="77777777" w:rsidR="006C5407" w:rsidRPr="00DD76F0" w:rsidRDefault="006C5407" w:rsidP="007F1BB7">
            <w:pPr>
              <w:textAlignment w:val="baseline"/>
              <w:rPr>
                <w:rFonts w:ascii="Public Sans Light" w:eastAsia="Times New Roman" w:hAnsi="Public Sans Light" w:cs="Arial"/>
                <w:sz w:val="24"/>
                <w:highlight w:val="yellow"/>
                <w:lang w:eastAsia="en-AU"/>
              </w:rPr>
            </w:pPr>
          </w:p>
        </w:tc>
      </w:tr>
      <w:tr w:rsidR="006C5407" w:rsidRPr="009479D4" w14:paraId="37408EFB" w14:textId="77777777" w:rsidTr="00954D25">
        <w:trPr>
          <w:trHeight w:val="450"/>
        </w:trPr>
        <w:tc>
          <w:tcPr>
            <w:tcW w:w="2899" w:type="dxa"/>
            <w:shd w:val="clear" w:color="auto" w:fill="CBEDFD" w:themeFill="accent2"/>
          </w:tcPr>
          <w:p w14:paraId="4C5810DE"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 xml:space="preserve">Academic qualifications </w:t>
            </w:r>
          </w:p>
        </w:tc>
        <w:tc>
          <w:tcPr>
            <w:tcW w:w="6882" w:type="dxa"/>
          </w:tcPr>
          <w:p w14:paraId="698BE798" w14:textId="77777777" w:rsidR="006C5407" w:rsidRPr="00DD76F0" w:rsidRDefault="006C5407" w:rsidP="007F1BB7">
            <w:pPr>
              <w:textAlignment w:val="baseline"/>
              <w:rPr>
                <w:rFonts w:ascii="Public Sans Light" w:eastAsia="Times New Roman" w:hAnsi="Public Sans Light" w:cs="Arial"/>
                <w:sz w:val="24"/>
                <w:lang w:eastAsia="en-AU"/>
              </w:rPr>
            </w:pPr>
          </w:p>
        </w:tc>
      </w:tr>
      <w:tr w:rsidR="006C5407" w:rsidRPr="009479D4" w14:paraId="73C1B42F" w14:textId="77777777" w:rsidTr="00954D25">
        <w:trPr>
          <w:trHeight w:val="450"/>
        </w:trPr>
        <w:tc>
          <w:tcPr>
            <w:tcW w:w="2899" w:type="dxa"/>
            <w:shd w:val="clear" w:color="auto" w:fill="CBEDFD" w:themeFill="accent2"/>
          </w:tcPr>
          <w:p w14:paraId="42BA0814"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 xml:space="preserve">Affiliation with NSW tertiary institution </w:t>
            </w:r>
          </w:p>
          <w:p w14:paraId="75D4B962" w14:textId="77777777" w:rsidR="006C5407" w:rsidRPr="009D05E1" w:rsidRDefault="006C5407" w:rsidP="007F1BB7">
            <w:pPr>
              <w:ind w:left="135"/>
              <w:textAlignment w:val="baseline"/>
              <w:rPr>
                <w:rFonts w:ascii="Public Sans Light" w:eastAsia="Times New Roman" w:hAnsi="Public Sans Light" w:cs="Arial"/>
                <w:bCs/>
                <w:lang w:eastAsia="en-AU"/>
              </w:rPr>
            </w:pPr>
          </w:p>
          <w:p w14:paraId="7CD8E7CC" w14:textId="77777777" w:rsidR="006C5407" w:rsidRPr="009D05E1" w:rsidRDefault="006C5407" w:rsidP="007F1BB7">
            <w:pPr>
              <w:ind w:left="135"/>
              <w:textAlignment w:val="baseline"/>
              <w:rPr>
                <w:rFonts w:ascii="Public Sans Light" w:eastAsia="Times New Roman" w:hAnsi="Public Sans Light" w:cs="Arial"/>
                <w:bCs/>
                <w:i/>
                <w:iCs/>
                <w:lang w:eastAsia="en-AU"/>
              </w:rPr>
            </w:pPr>
            <w:r w:rsidRPr="009D05E1">
              <w:rPr>
                <w:rFonts w:ascii="Public Sans Light" w:eastAsia="Times New Roman" w:hAnsi="Public Sans Light" w:cs="Arial"/>
                <w:bCs/>
                <w:i/>
                <w:iCs/>
                <w:lang w:eastAsia="en-AU"/>
              </w:rPr>
              <w:t xml:space="preserve">(if applicable) </w:t>
            </w:r>
          </w:p>
        </w:tc>
        <w:tc>
          <w:tcPr>
            <w:tcW w:w="6882" w:type="dxa"/>
          </w:tcPr>
          <w:p w14:paraId="28417F69" w14:textId="77777777" w:rsidR="006C5407" w:rsidRPr="00DD76F0" w:rsidRDefault="006C5407" w:rsidP="007F1BB7">
            <w:pPr>
              <w:textAlignment w:val="baseline"/>
              <w:rPr>
                <w:rFonts w:ascii="Public Sans Light" w:eastAsia="Times New Roman" w:hAnsi="Public Sans Light" w:cs="Arial"/>
                <w:sz w:val="24"/>
                <w:lang w:eastAsia="en-AU"/>
              </w:rPr>
            </w:pPr>
          </w:p>
        </w:tc>
      </w:tr>
      <w:tr w:rsidR="006C5407" w:rsidRPr="009479D4" w14:paraId="6FDD2CB1" w14:textId="77777777" w:rsidTr="00954D25">
        <w:trPr>
          <w:trHeight w:val="450"/>
        </w:trPr>
        <w:tc>
          <w:tcPr>
            <w:tcW w:w="2899" w:type="dxa"/>
            <w:shd w:val="clear" w:color="auto" w:fill="CBEDFD" w:themeFill="accent2"/>
            <w:hideMark/>
          </w:tcPr>
          <w:p w14:paraId="692A757E"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Trading Name </w:t>
            </w:r>
          </w:p>
          <w:p w14:paraId="1CEA5DE2" w14:textId="77777777" w:rsidR="006C5407" w:rsidRPr="009D05E1" w:rsidRDefault="006C5407" w:rsidP="007F1BB7">
            <w:pPr>
              <w:ind w:left="135"/>
              <w:textAlignment w:val="baseline"/>
              <w:rPr>
                <w:rFonts w:ascii="Public Sans Light" w:eastAsia="Times New Roman" w:hAnsi="Public Sans Light" w:cs="Arial"/>
                <w:bCs/>
                <w:lang w:eastAsia="en-AU"/>
              </w:rPr>
            </w:pPr>
          </w:p>
          <w:p w14:paraId="66206B49" w14:textId="77777777" w:rsidR="006C5407" w:rsidRPr="009D05E1" w:rsidRDefault="006C5407" w:rsidP="007F1BB7">
            <w:pPr>
              <w:ind w:left="135"/>
              <w:textAlignment w:val="baseline"/>
              <w:rPr>
                <w:rFonts w:ascii="Public Sans Light" w:eastAsia="Times New Roman" w:hAnsi="Public Sans Light" w:cs="Segoe UI"/>
                <w:bCs/>
                <w:i/>
                <w:iCs/>
                <w:sz w:val="18"/>
                <w:szCs w:val="18"/>
                <w:lang w:eastAsia="en-AU"/>
              </w:rPr>
            </w:pPr>
            <w:r w:rsidRPr="009D05E1">
              <w:rPr>
                <w:rFonts w:ascii="Public Sans Light" w:eastAsia="Times New Roman" w:hAnsi="Public Sans Light" w:cs="Arial"/>
                <w:bCs/>
                <w:i/>
                <w:iCs/>
                <w:lang w:eastAsia="en-AU"/>
              </w:rPr>
              <w:t>(if employed by non-government organisation)</w:t>
            </w:r>
          </w:p>
        </w:tc>
        <w:tc>
          <w:tcPr>
            <w:tcW w:w="6882" w:type="dxa"/>
            <w:hideMark/>
          </w:tcPr>
          <w:p w14:paraId="04C0B49A"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9479D4" w14:paraId="1A7F399B" w14:textId="77777777" w:rsidTr="00954D25">
        <w:trPr>
          <w:trHeight w:val="450"/>
        </w:trPr>
        <w:tc>
          <w:tcPr>
            <w:tcW w:w="2899" w:type="dxa"/>
            <w:shd w:val="clear" w:color="auto" w:fill="CBEDFD" w:themeFill="accent2"/>
            <w:hideMark/>
          </w:tcPr>
          <w:p w14:paraId="13087DB6"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Australian Business Number (ABN) </w:t>
            </w:r>
          </w:p>
          <w:p w14:paraId="47CB68E3" w14:textId="77777777" w:rsidR="006C5407" w:rsidRPr="009D05E1" w:rsidRDefault="006C5407" w:rsidP="007F1BB7">
            <w:pPr>
              <w:ind w:left="135"/>
              <w:textAlignment w:val="baseline"/>
              <w:rPr>
                <w:rFonts w:ascii="Public Sans Light" w:eastAsia="Times New Roman" w:hAnsi="Public Sans Light" w:cs="Arial"/>
                <w:bCs/>
                <w:lang w:eastAsia="en-AU"/>
              </w:rPr>
            </w:pPr>
          </w:p>
          <w:p w14:paraId="6183A807" w14:textId="77777777" w:rsidR="006C5407" w:rsidRPr="009D05E1" w:rsidRDefault="006C5407" w:rsidP="007F1BB7">
            <w:pPr>
              <w:ind w:left="135"/>
              <w:textAlignment w:val="baseline"/>
              <w:rPr>
                <w:rFonts w:ascii="Public Sans Light" w:eastAsia="Times New Roman" w:hAnsi="Public Sans Light" w:cs="Arial"/>
                <w:bCs/>
                <w:i/>
                <w:iCs/>
                <w:lang w:eastAsia="en-AU"/>
              </w:rPr>
            </w:pPr>
            <w:r w:rsidRPr="009D05E1">
              <w:rPr>
                <w:rFonts w:ascii="Public Sans Light" w:eastAsia="Times New Roman" w:hAnsi="Public Sans Light" w:cs="Arial"/>
                <w:bCs/>
                <w:i/>
                <w:iCs/>
                <w:lang w:eastAsia="en-AU"/>
              </w:rPr>
              <w:t>(if employed by non-government organisation)</w:t>
            </w:r>
          </w:p>
        </w:tc>
        <w:tc>
          <w:tcPr>
            <w:tcW w:w="6882" w:type="dxa"/>
            <w:hideMark/>
          </w:tcPr>
          <w:p w14:paraId="12D1ED09"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9479D4" w14:paraId="5D776D09" w14:textId="77777777" w:rsidTr="00954D25">
        <w:trPr>
          <w:trHeight w:val="450"/>
        </w:trPr>
        <w:tc>
          <w:tcPr>
            <w:tcW w:w="2899" w:type="dxa"/>
            <w:shd w:val="clear" w:color="auto" w:fill="CBEDFD" w:themeFill="accent2"/>
            <w:hideMark/>
          </w:tcPr>
          <w:p w14:paraId="1DD19FCA" w14:textId="77777777" w:rsidR="006C5407" w:rsidRPr="009D05E1" w:rsidRDefault="006C5407" w:rsidP="007F1BB7">
            <w:pPr>
              <w:ind w:left="135"/>
              <w:textAlignment w:val="baseline"/>
              <w:rPr>
                <w:rFonts w:ascii="Public Sans Light" w:eastAsia="Times New Roman" w:hAnsi="Public Sans Light" w:cs="Arial"/>
                <w:bCs/>
                <w:lang w:eastAsia="en-AU"/>
              </w:rPr>
            </w:pPr>
            <w:r w:rsidRPr="009D05E1">
              <w:rPr>
                <w:rFonts w:ascii="Public Sans Light" w:eastAsia="Times New Roman" w:hAnsi="Public Sans Light" w:cs="Arial"/>
                <w:bCs/>
                <w:lang w:eastAsia="en-AU"/>
              </w:rPr>
              <w:t>Australian Company Number (ACN) </w:t>
            </w:r>
          </w:p>
          <w:p w14:paraId="0DEBCFDE" w14:textId="77777777" w:rsidR="006C5407" w:rsidRPr="009D05E1" w:rsidRDefault="006C5407" w:rsidP="007F1BB7">
            <w:pPr>
              <w:ind w:left="135"/>
              <w:textAlignment w:val="baseline"/>
              <w:rPr>
                <w:rFonts w:ascii="Public Sans Light" w:eastAsia="Times New Roman" w:hAnsi="Public Sans Light" w:cs="Arial"/>
                <w:bCs/>
                <w:lang w:eastAsia="en-AU"/>
              </w:rPr>
            </w:pPr>
          </w:p>
          <w:p w14:paraId="2A923611" w14:textId="77777777" w:rsidR="006C5407" w:rsidRPr="009D05E1" w:rsidRDefault="006C5407" w:rsidP="007F1BB7">
            <w:pPr>
              <w:ind w:left="135"/>
              <w:textAlignment w:val="baseline"/>
              <w:rPr>
                <w:rFonts w:ascii="Public Sans Light" w:eastAsia="Times New Roman" w:hAnsi="Public Sans Light" w:cs="Arial"/>
                <w:bCs/>
                <w:i/>
                <w:iCs/>
                <w:lang w:eastAsia="en-AU"/>
              </w:rPr>
            </w:pPr>
            <w:r w:rsidRPr="009D05E1">
              <w:rPr>
                <w:rFonts w:ascii="Public Sans Light" w:eastAsia="Times New Roman" w:hAnsi="Public Sans Light" w:cs="Arial"/>
                <w:bCs/>
                <w:i/>
                <w:iCs/>
                <w:lang w:eastAsia="en-AU"/>
              </w:rPr>
              <w:t>(if employed by non-government organisation)</w:t>
            </w:r>
          </w:p>
        </w:tc>
        <w:tc>
          <w:tcPr>
            <w:tcW w:w="6882" w:type="dxa"/>
            <w:hideMark/>
          </w:tcPr>
          <w:p w14:paraId="4630E96A"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9479D4" w14:paraId="586B89F8" w14:textId="77777777" w:rsidTr="00954D25">
        <w:trPr>
          <w:trHeight w:val="725"/>
        </w:trPr>
        <w:tc>
          <w:tcPr>
            <w:tcW w:w="2899" w:type="dxa"/>
            <w:shd w:val="clear" w:color="auto" w:fill="CBEDFD" w:themeFill="accent2"/>
            <w:hideMark/>
          </w:tcPr>
          <w:p w14:paraId="499ED0D4" w14:textId="77777777" w:rsidR="006C5407" w:rsidRPr="009D05E1" w:rsidRDefault="006C5407" w:rsidP="007F1BB7">
            <w:pPr>
              <w:ind w:left="135"/>
              <w:textAlignment w:val="baseline"/>
              <w:rPr>
                <w:rFonts w:ascii="Public Sans Light" w:eastAsia="Times New Roman" w:hAnsi="Public Sans Light" w:cs="Segoe UI"/>
                <w:bCs/>
                <w:sz w:val="18"/>
                <w:szCs w:val="18"/>
                <w:lang w:eastAsia="en-AU"/>
              </w:rPr>
            </w:pPr>
            <w:r w:rsidRPr="009D05E1">
              <w:rPr>
                <w:rFonts w:ascii="Public Sans Light" w:eastAsia="Times New Roman" w:hAnsi="Public Sans Light" w:cs="Arial"/>
                <w:bCs/>
                <w:lang w:eastAsia="en-AU"/>
              </w:rPr>
              <w:t>Address </w:t>
            </w:r>
          </w:p>
        </w:tc>
        <w:tc>
          <w:tcPr>
            <w:tcW w:w="6882" w:type="dxa"/>
            <w:hideMark/>
          </w:tcPr>
          <w:p w14:paraId="6CBE37B2"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9479D4" w14:paraId="4B75F208" w14:textId="77777777" w:rsidTr="00954D25">
        <w:trPr>
          <w:trHeight w:val="450"/>
        </w:trPr>
        <w:tc>
          <w:tcPr>
            <w:tcW w:w="2899" w:type="dxa"/>
            <w:shd w:val="clear" w:color="auto" w:fill="CBEDFD" w:themeFill="accent2"/>
            <w:hideMark/>
          </w:tcPr>
          <w:p w14:paraId="3098D4EC" w14:textId="77777777" w:rsidR="006C5407" w:rsidRPr="009D05E1" w:rsidRDefault="006C5407" w:rsidP="007F1BB7">
            <w:pPr>
              <w:ind w:left="135"/>
              <w:textAlignment w:val="baseline"/>
              <w:rPr>
                <w:rFonts w:ascii="Public Sans Light" w:eastAsia="Times New Roman" w:hAnsi="Public Sans Light" w:cs="Segoe UI"/>
                <w:sz w:val="18"/>
                <w:szCs w:val="18"/>
                <w:lang w:eastAsia="en-AU"/>
              </w:rPr>
            </w:pPr>
            <w:r w:rsidRPr="009D05E1">
              <w:rPr>
                <w:rFonts w:ascii="Public Sans Light" w:eastAsia="Times New Roman" w:hAnsi="Public Sans Light" w:cs="Arial"/>
                <w:lang w:eastAsia="en-AU"/>
              </w:rPr>
              <w:t xml:space="preserve">Phone Number </w:t>
            </w:r>
          </w:p>
        </w:tc>
        <w:tc>
          <w:tcPr>
            <w:tcW w:w="6882" w:type="dxa"/>
            <w:hideMark/>
          </w:tcPr>
          <w:p w14:paraId="722D35CD"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9479D4" w14:paraId="7DFFB92F" w14:textId="77777777" w:rsidTr="00954D25">
        <w:trPr>
          <w:trHeight w:val="450"/>
        </w:trPr>
        <w:tc>
          <w:tcPr>
            <w:tcW w:w="2899" w:type="dxa"/>
            <w:shd w:val="clear" w:color="auto" w:fill="CBEDFD" w:themeFill="accent2"/>
            <w:hideMark/>
          </w:tcPr>
          <w:p w14:paraId="06D300CA" w14:textId="77777777" w:rsidR="006C5407" w:rsidRPr="009D05E1" w:rsidRDefault="006C5407" w:rsidP="007F1BB7">
            <w:pPr>
              <w:ind w:left="135"/>
              <w:textAlignment w:val="baseline"/>
              <w:rPr>
                <w:rFonts w:ascii="Public Sans Light" w:eastAsia="Times New Roman" w:hAnsi="Public Sans Light" w:cs="Segoe UI"/>
                <w:sz w:val="18"/>
                <w:szCs w:val="18"/>
                <w:lang w:eastAsia="en-AU"/>
              </w:rPr>
            </w:pPr>
            <w:r w:rsidRPr="009D05E1">
              <w:rPr>
                <w:rFonts w:ascii="Public Sans Light" w:eastAsia="Times New Roman" w:hAnsi="Public Sans Light" w:cs="Arial"/>
                <w:lang w:eastAsia="en-AU"/>
              </w:rPr>
              <w:lastRenderedPageBreak/>
              <w:t>Email Address </w:t>
            </w:r>
          </w:p>
        </w:tc>
        <w:tc>
          <w:tcPr>
            <w:tcW w:w="6882" w:type="dxa"/>
            <w:hideMark/>
          </w:tcPr>
          <w:p w14:paraId="67D1FDBA" w14:textId="77777777" w:rsidR="006C5407" w:rsidRPr="00DD76F0" w:rsidRDefault="006C5407" w:rsidP="007F1BB7">
            <w:pPr>
              <w:textAlignment w:val="baseline"/>
              <w:rPr>
                <w:rFonts w:ascii="Public Sans Light" w:eastAsia="Times New Roman" w:hAnsi="Public Sans Light" w:cs="Segoe UI"/>
                <w:sz w:val="18"/>
                <w:szCs w:val="18"/>
                <w:lang w:eastAsia="en-AU"/>
              </w:rPr>
            </w:pPr>
            <w:r w:rsidRPr="00DD76F0">
              <w:rPr>
                <w:rFonts w:ascii="Public Sans Light" w:eastAsia="Times New Roman" w:hAnsi="Public Sans Light" w:cs="Arial"/>
                <w:sz w:val="24"/>
                <w:lang w:eastAsia="en-AU"/>
              </w:rPr>
              <w:t> </w:t>
            </w:r>
          </w:p>
        </w:tc>
      </w:tr>
      <w:tr w:rsidR="006C5407" w:rsidRPr="009479D4" w14:paraId="6D8CB960" w14:textId="77777777" w:rsidTr="00954D25">
        <w:trPr>
          <w:trHeight w:val="450"/>
        </w:trPr>
        <w:tc>
          <w:tcPr>
            <w:tcW w:w="2899" w:type="dxa"/>
            <w:shd w:val="clear" w:color="auto" w:fill="CBEDFD" w:themeFill="accent2"/>
          </w:tcPr>
          <w:p w14:paraId="56704080" w14:textId="77777777" w:rsidR="006C5407" w:rsidRPr="009D05E1" w:rsidRDefault="006C5407" w:rsidP="007F1BB7">
            <w:pPr>
              <w:ind w:left="135"/>
              <w:textAlignment w:val="baseline"/>
              <w:rPr>
                <w:rFonts w:ascii="Public Sans Light" w:eastAsia="Times New Roman" w:hAnsi="Public Sans Light" w:cs="Arial"/>
                <w:lang w:eastAsia="en-AU"/>
              </w:rPr>
            </w:pPr>
            <w:r w:rsidRPr="009D05E1">
              <w:rPr>
                <w:rFonts w:ascii="Public Sans Light" w:eastAsia="Times New Roman" w:hAnsi="Public Sans Light" w:cs="Arial"/>
                <w:lang w:eastAsia="en-AU"/>
              </w:rPr>
              <w:t>Declaration of in-</w:t>
            </w:r>
            <w:proofErr w:type="gramStart"/>
            <w:r w:rsidRPr="009D05E1">
              <w:rPr>
                <w:rFonts w:ascii="Public Sans Light" w:eastAsia="Times New Roman" w:hAnsi="Public Sans Light" w:cs="Arial"/>
                <w:lang w:eastAsia="en-AU"/>
              </w:rPr>
              <w:t>principle</w:t>
            </w:r>
            <w:proofErr w:type="gramEnd"/>
            <w:r w:rsidRPr="009D05E1">
              <w:rPr>
                <w:rFonts w:ascii="Public Sans Light" w:eastAsia="Times New Roman" w:hAnsi="Public Sans Light" w:cs="Arial"/>
                <w:lang w:eastAsia="en-AU"/>
              </w:rPr>
              <w:t xml:space="preserve"> support from organisation to submit EOI</w:t>
            </w:r>
          </w:p>
        </w:tc>
        <w:tc>
          <w:tcPr>
            <w:tcW w:w="6882" w:type="dxa"/>
          </w:tcPr>
          <w:p w14:paraId="2B67553A" w14:textId="77777777" w:rsidR="006C5407" w:rsidRPr="004B4B21" w:rsidRDefault="00000000" w:rsidP="007F1BB7">
            <w:pPr>
              <w:spacing w:before="120" w:after="120"/>
              <w:rPr>
                <w:rFonts w:ascii="Arial" w:hAnsi="Arial" w:cs="Arial"/>
                <w:sz w:val="20"/>
                <w:szCs w:val="20"/>
              </w:rPr>
            </w:pPr>
            <w:sdt>
              <w:sdtPr>
                <w:rPr>
                  <w:rFonts w:ascii="Arial" w:hAnsi="Arial" w:cs="Arial"/>
                  <w:sz w:val="20"/>
                  <w:szCs w:val="20"/>
                </w:rPr>
                <w:id w:val="314374668"/>
                <w14:checkbox>
                  <w14:checked w14:val="0"/>
                  <w14:checkedState w14:val="2612" w14:font="MS Gothic"/>
                  <w14:uncheckedState w14:val="2610" w14:font="MS Gothic"/>
                </w14:checkbox>
              </w:sdtPr>
              <w:sdtContent>
                <w:r w:rsidR="006C5407" w:rsidRPr="004B4B21">
                  <w:rPr>
                    <w:rFonts w:ascii="MS Gothic" w:eastAsia="MS Gothic" w:hAnsi="MS Gothic" w:cs="Arial" w:hint="eastAsia"/>
                    <w:sz w:val="20"/>
                    <w:szCs w:val="20"/>
                  </w:rPr>
                  <w:t>☐</w:t>
                </w:r>
              </w:sdtContent>
            </w:sdt>
            <w:r w:rsidR="006C5407" w:rsidRPr="004B4B21">
              <w:rPr>
                <w:rFonts w:ascii="Arial" w:hAnsi="Arial" w:cs="Arial"/>
                <w:sz w:val="20"/>
                <w:szCs w:val="20"/>
              </w:rPr>
              <w:t xml:space="preserve"> Yes</w:t>
            </w:r>
          </w:p>
          <w:p w14:paraId="363D6D09" w14:textId="77777777" w:rsidR="006C5407" w:rsidRPr="00DD76F0" w:rsidRDefault="00000000" w:rsidP="007F1BB7">
            <w:pPr>
              <w:textAlignment w:val="baseline"/>
              <w:rPr>
                <w:rFonts w:ascii="Public Sans Light" w:eastAsia="Times New Roman" w:hAnsi="Public Sans Light" w:cs="Arial"/>
                <w:sz w:val="24"/>
                <w:lang w:eastAsia="en-AU"/>
              </w:rPr>
            </w:pPr>
            <w:sdt>
              <w:sdtPr>
                <w:rPr>
                  <w:rFonts w:ascii="Arial" w:hAnsi="Arial" w:cs="Arial"/>
                  <w:sz w:val="20"/>
                  <w:szCs w:val="20"/>
                </w:rPr>
                <w:id w:val="534309140"/>
                <w14:checkbox>
                  <w14:checked w14:val="0"/>
                  <w14:checkedState w14:val="2612" w14:font="MS Gothic"/>
                  <w14:uncheckedState w14:val="2610" w14:font="MS Gothic"/>
                </w14:checkbox>
              </w:sdtPr>
              <w:sdtContent>
                <w:r w:rsidR="006C5407" w:rsidRPr="004B4B21">
                  <w:rPr>
                    <w:rFonts w:ascii="MS Gothic" w:eastAsia="MS Gothic" w:hAnsi="MS Gothic" w:cs="Arial" w:hint="eastAsia"/>
                    <w:sz w:val="20"/>
                    <w:szCs w:val="20"/>
                  </w:rPr>
                  <w:t>☐</w:t>
                </w:r>
              </w:sdtContent>
            </w:sdt>
            <w:r w:rsidR="006C5407" w:rsidRPr="004B4B21">
              <w:rPr>
                <w:rFonts w:ascii="Arial" w:hAnsi="Arial" w:cs="Arial"/>
                <w:sz w:val="20"/>
                <w:szCs w:val="20"/>
              </w:rPr>
              <w:t xml:space="preserve"> No</w:t>
            </w:r>
          </w:p>
        </w:tc>
      </w:tr>
    </w:tbl>
    <w:p w14:paraId="4192F8D7" w14:textId="77777777" w:rsidR="00F363B8" w:rsidRDefault="00F363B8" w:rsidP="004312FB">
      <w:pPr>
        <w:pStyle w:val="Heading1"/>
        <w:spacing w:after="300"/>
        <w:rPr>
          <w:rFonts w:ascii="Public Sans Light" w:hAnsi="Public Sans Light"/>
          <w:b/>
          <w:color w:val="002664"/>
          <w:sz w:val="36"/>
          <w:szCs w:val="36"/>
        </w:rPr>
      </w:pPr>
    </w:p>
    <w:p w14:paraId="2D7F5E06" w14:textId="77777777" w:rsidR="00F363B8" w:rsidRDefault="00F363B8" w:rsidP="004312FB">
      <w:pPr>
        <w:pStyle w:val="Heading1"/>
        <w:spacing w:after="300"/>
        <w:rPr>
          <w:rFonts w:ascii="Public Sans Light" w:hAnsi="Public Sans Light"/>
          <w:b/>
          <w:color w:val="002664"/>
          <w:sz w:val="36"/>
          <w:szCs w:val="36"/>
        </w:rPr>
      </w:pPr>
    </w:p>
    <w:p w14:paraId="59A045C4" w14:textId="77777777" w:rsidR="00F363B8" w:rsidRDefault="00F363B8" w:rsidP="004312FB">
      <w:pPr>
        <w:pStyle w:val="Heading1"/>
        <w:spacing w:after="300"/>
        <w:rPr>
          <w:rFonts w:ascii="Public Sans Light" w:hAnsi="Public Sans Light"/>
          <w:b/>
          <w:color w:val="002664"/>
          <w:sz w:val="36"/>
          <w:szCs w:val="36"/>
        </w:rPr>
      </w:pPr>
    </w:p>
    <w:p w14:paraId="6F25E5AD" w14:textId="77777777" w:rsidR="00F363B8" w:rsidRDefault="00F363B8" w:rsidP="004312FB">
      <w:pPr>
        <w:pStyle w:val="Heading1"/>
        <w:spacing w:after="300"/>
        <w:rPr>
          <w:rFonts w:ascii="Public Sans Light" w:hAnsi="Public Sans Light"/>
          <w:b/>
          <w:color w:val="002664"/>
          <w:sz w:val="36"/>
          <w:szCs w:val="36"/>
        </w:rPr>
      </w:pPr>
    </w:p>
    <w:p w14:paraId="58133767" w14:textId="77777777" w:rsidR="00F363B8" w:rsidRDefault="00F363B8" w:rsidP="004312FB">
      <w:pPr>
        <w:pStyle w:val="Heading1"/>
        <w:spacing w:after="300"/>
        <w:rPr>
          <w:rFonts w:ascii="Public Sans Light" w:hAnsi="Public Sans Light"/>
          <w:b/>
          <w:color w:val="002664"/>
          <w:sz w:val="36"/>
          <w:szCs w:val="36"/>
        </w:rPr>
      </w:pPr>
    </w:p>
    <w:p w14:paraId="06630F79" w14:textId="77777777" w:rsidR="00F363B8" w:rsidRDefault="00F363B8" w:rsidP="004312FB">
      <w:pPr>
        <w:pStyle w:val="Heading1"/>
        <w:spacing w:after="300"/>
        <w:rPr>
          <w:rFonts w:ascii="Public Sans Light" w:hAnsi="Public Sans Light"/>
          <w:b/>
          <w:color w:val="002664"/>
          <w:sz w:val="36"/>
          <w:szCs w:val="36"/>
        </w:rPr>
      </w:pPr>
    </w:p>
    <w:p w14:paraId="5EC5E7A2" w14:textId="77777777" w:rsidR="00F363B8" w:rsidRDefault="00F363B8" w:rsidP="004312FB">
      <w:pPr>
        <w:pStyle w:val="Heading1"/>
        <w:spacing w:after="300"/>
        <w:rPr>
          <w:rFonts w:ascii="Public Sans Light" w:hAnsi="Public Sans Light"/>
          <w:b/>
          <w:color w:val="002664"/>
          <w:sz w:val="36"/>
          <w:szCs w:val="36"/>
        </w:rPr>
      </w:pPr>
    </w:p>
    <w:p w14:paraId="5C172B85" w14:textId="77777777" w:rsidR="00F363B8" w:rsidRDefault="00F363B8" w:rsidP="004312FB">
      <w:pPr>
        <w:pStyle w:val="Heading1"/>
        <w:spacing w:after="300"/>
        <w:rPr>
          <w:rFonts w:ascii="Public Sans Light" w:hAnsi="Public Sans Light"/>
          <w:b/>
          <w:color w:val="002664"/>
          <w:sz w:val="36"/>
          <w:szCs w:val="36"/>
        </w:rPr>
      </w:pPr>
    </w:p>
    <w:p w14:paraId="51000230" w14:textId="77777777" w:rsidR="00F363B8" w:rsidRDefault="00F363B8" w:rsidP="004312FB">
      <w:pPr>
        <w:pStyle w:val="Heading1"/>
        <w:spacing w:after="300"/>
        <w:rPr>
          <w:rFonts w:ascii="Public Sans Light" w:hAnsi="Public Sans Light"/>
          <w:b/>
          <w:color w:val="002664"/>
          <w:sz w:val="36"/>
          <w:szCs w:val="36"/>
        </w:rPr>
      </w:pPr>
    </w:p>
    <w:p w14:paraId="02469470" w14:textId="77777777" w:rsidR="00F363B8" w:rsidRDefault="00F363B8" w:rsidP="004312FB">
      <w:pPr>
        <w:pStyle w:val="Heading1"/>
        <w:spacing w:after="300"/>
        <w:rPr>
          <w:rFonts w:ascii="Public Sans Light" w:hAnsi="Public Sans Light"/>
          <w:b/>
          <w:color w:val="002664"/>
          <w:sz w:val="36"/>
          <w:szCs w:val="36"/>
        </w:rPr>
      </w:pPr>
    </w:p>
    <w:p w14:paraId="2383B818" w14:textId="77777777" w:rsidR="00F363B8" w:rsidRDefault="00F363B8" w:rsidP="004312FB">
      <w:pPr>
        <w:pStyle w:val="Heading1"/>
        <w:spacing w:after="300"/>
        <w:rPr>
          <w:rFonts w:ascii="Public Sans Light" w:hAnsi="Public Sans Light"/>
          <w:b/>
          <w:color w:val="002664"/>
          <w:sz w:val="36"/>
          <w:szCs w:val="36"/>
        </w:rPr>
      </w:pPr>
    </w:p>
    <w:p w14:paraId="4562FA23" w14:textId="77777777" w:rsidR="00F363B8" w:rsidRDefault="00F363B8" w:rsidP="004312FB">
      <w:pPr>
        <w:pStyle w:val="Heading1"/>
        <w:spacing w:after="300"/>
        <w:rPr>
          <w:rFonts w:ascii="Public Sans Light" w:hAnsi="Public Sans Light"/>
          <w:b/>
          <w:color w:val="002664"/>
          <w:sz w:val="36"/>
          <w:szCs w:val="36"/>
        </w:rPr>
      </w:pPr>
    </w:p>
    <w:p w14:paraId="33287FC9" w14:textId="77777777" w:rsidR="00F363B8" w:rsidRDefault="00F363B8" w:rsidP="004312FB">
      <w:pPr>
        <w:pStyle w:val="Heading1"/>
        <w:spacing w:after="300"/>
        <w:rPr>
          <w:rFonts w:ascii="Public Sans Light" w:hAnsi="Public Sans Light"/>
          <w:b/>
          <w:color w:val="002664"/>
          <w:sz w:val="36"/>
          <w:szCs w:val="36"/>
        </w:rPr>
      </w:pPr>
    </w:p>
    <w:p w14:paraId="2AB5D4C8" w14:textId="77777777" w:rsidR="00F363B8" w:rsidRDefault="00F363B8" w:rsidP="004312FB">
      <w:pPr>
        <w:pStyle w:val="Heading1"/>
        <w:spacing w:after="300"/>
        <w:rPr>
          <w:rFonts w:ascii="Public Sans Light" w:hAnsi="Public Sans Light"/>
          <w:b/>
          <w:color w:val="002664"/>
          <w:sz w:val="36"/>
          <w:szCs w:val="36"/>
        </w:rPr>
      </w:pPr>
    </w:p>
    <w:p w14:paraId="42B0BAF5" w14:textId="77777777" w:rsidR="00F363B8" w:rsidRDefault="00F363B8" w:rsidP="004312FB">
      <w:pPr>
        <w:pStyle w:val="Heading1"/>
        <w:spacing w:after="300"/>
        <w:rPr>
          <w:rFonts w:ascii="Public Sans Light" w:hAnsi="Public Sans Light"/>
          <w:b/>
          <w:color w:val="002664"/>
          <w:sz w:val="36"/>
          <w:szCs w:val="36"/>
        </w:rPr>
      </w:pPr>
    </w:p>
    <w:p w14:paraId="737BBBD9" w14:textId="77777777" w:rsidR="00F363B8" w:rsidRDefault="00F363B8" w:rsidP="004312FB">
      <w:pPr>
        <w:pStyle w:val="Heading1"/>
        <w:spacing w:after="300"/>
        <w:rPr>
          <w:rFonts w:ascii="Public Sans Light" w:hAnsi="Public Sans Light"/>
          <w:b/>
          <w:color w:val="002664"/>
          <w:sz w:val="36"/>
          <w:szCs w:val="36"/>
        </w:rPr>
      </w:pPr>
    </w:p>
    <w:p w14:paraId="67778B80" w14:textId="77777777" w:rsidR="00307064" w:rsidRPr="00307064" w:rsidRDefault="00307064" w:rsidP="00307064"/>
    <w:p w14:paraId="57B7F940" w14:textId="77777777" w:rsidR="00495385" w:rsidRPr="00307064" w:rsidRDefault="00495385" w:rsidP="00E5549F">
      <w:pPr>
        <w:pStyle w:val="Heading2"/>
        <w:pBdr>
          <w:top w:val="single" w:sz="4" w:space="0" w:color="002664" w:themeColor="background2"/>
        </w:pBdr>
        <w:rPr>
          <w:lang w:val="en-AU"/>
        </w:rPr>
      </w:pPr>
    </w:p>
    <w:p w14:paraId="47E1E2CB" w14:textId="20A954D1" w:rsidR="00495385" w:rsidRPr="008B0FEC" w:rsidRDefault="00495385" w:rsidP="00495385">
      <w:pPr>
        <w:pStyle w:val="Heading2"/>
        <w:rPr>
          <w:lang w:val="en-AU"/>
        </w:rPr>
      </w:pPr>
      <w:r>
        <w:rPr>
          <w:lang w:val="en-AU"/>
        </w:rPr>
        <w:lastRenderedPageBreak/>
        <w:t>Declarations</w:t>
      </w:r>
    </w:p>
    <w:tbl>
      <w:tblPr>
        <w:tblStyle w:val="NSWGovernmentFinancialTable"/>
        <w:tblW w:w="10065" w:type="dxa"/>
        <w:tblLook w:val="04A0" w:firstRow="1" w:lastRow="0" w:firstColumn="1" w:lastColumn="0" w:noHBand="0" w:noVBand="1"/>
      </w:tblPr>
      <w:tblGrid>
        <w:gridCol w:w="2268"/>
        <w:gridCol w:w="2694"/>
        <w:gridCol w:w="1701"/>
        <w:gridCol w:w="3402"/>
      </w:tblGrid>
      <w:tr w:rsidR="006C5407" w:rsidRPr="000B04A9" w14:paraId="5FD0A69A" w14:textId="77777777" w:rsidTr="008E6F3B">
        <w:trPr>
          <w:cnfStyle w:val="100000000000" w:firstRow="1" w:lastRow="0" w:firstColumn="0" w:lastColumn="0" w:oddVBand="0" w:evenVBand="0" w:oddHBand="0" w:evenHBand="0" w:firstRowFirstColumn="0" w:firstRowLastColumn="0" w:lastRowFirstColumn="0" w:lastRowLastColumn="0"/>
          <w:trHeight w:val="555"/>
        </w:trPr>
        <w:tc>
          <w:tcPr>
            <w:tcW w:w="10065" w:type="dxa"/>
            <w:gridSpan w:val="4"/>
            <w:tcBorders>
              <w:top w:val="nil"/>
              <w:bottom w:val="single" w:sz="4" w:space="0" w:color="22272B" w:themeColor="text1"/>
            </w:tcBorders>
            <w:hideMark/>
          </w:tcPr>
          <w:p w14:paraId="51C9E40F" w14:textId="2B28E261" w:rsidR="006C5407" w:rsidRPr="00954D25" w:rsidRDefault="006C5407" w:rsidP="00954D25">
            <w:pPr>
              <w:pStyle w:val="Heading2"/>
              <w:pBdr>
                <w:top w:val="none" w:sz="0" w:space="0" w:color="auto"/>
              </w:pBdr>
              <w:rPr>
                <w:b w:val="0"/>
                <w:sz w:val="28"/>
                <w:szCs w:val="28"/>
                <w:lang w:val="en-AU"/>
              </w:rPr>
            </w:pPr>
            <w:r w:rsidRPr="00954D25">
              <w:rPr>
                <w:b w:val="0"/>
                <w:sz w:val="28"/>
                <w:szCs w:val="28"/>
                <w:lang w:val="en-AU"/>
              </w:rPr>
              <w:t>Declaration of Lead</w:t>
            </w:r>
            <w:r w:rsidR="008E6F3B">
              <w:rPr>
                <w:b w:val="0"/>
                <w:sz w:val="28"/>
                <w:szCs w:val="28"/>
                <w:lang w:val="en-AU"/>
              </w:rPr>
              <w:t xml:space="preserve"> </w:t>
            </w:r>
            <w:r w:rsidRPr="00954D25">
              <w:rPr>
                <w:b w:val="0"/>
                <w:sz w:val="28"/>
                <w:szCs w:val="28"/>
                <w:lang w:val="en-AU"/>
              </w:rPr>
              <w:t>Agency Applicant</w:t>
            </w:r>
          </w:p>
          <w:p w14:paraId="0CC91114" w14:textId="374CAC21" w:rsidR="006C5407" w:rsidRPr="002D5E6F" w:rsidRDefault="006C5407" w:rsidP="007F1BB7">
            <w:pPr>
              <w:spacing w:after="120"/>
              <w:ind w:left="136"/>
              <w:textAlignment w:val="baseline"/>
              <w:rPr>
                <w:rFonts w:ascii="Public Sans Light" w:eastAsia="Times New Roman" w:hAnsi="Public Sans Light" w:cs="Segoe UI"/>
                <w:lang w:eastAsia="en-AU"/>
              </w:rPr>
            </w:pPr>
            <w:r w:rsidRPr="002D5E6F">
              <w:rPr>
                <w:rFonts w:ascii="Public Sans Light" w:eastAsia="Times New Roman" w:hAnsi="Public Sans Light" w:cs="Arial"/>
                <w:lang w:eastAsia="en-AU"/>
              </w:rPr>
              <w:t>The undersigned hereby declares and affirms the following:</w:t>
            </w:r>
          </w:p>
          <w:p w14:paraId="18A0DB19" w14:textId="32CD31F3" w:rsidR="006C5407" w:rsidRPr="004C650B" w:rsidRDefault="006C5407" w:rsidP="006C5407">
            <w:pPr>
              <w:pStyle w:val="ListParagraph"/>
              <w:numPr>
                <w:ilvl w:val="0"/>
                <w:numId w:val="38"/>
              </w:numPr>
              <w:spacing w:before="0" w:after="60"/>
              <w:ind w:left="562" w:hanging="284"/>
              <w:contextualSpacing/>
              <w:textAlignment w:val="baseline"/>
              <w:rPr>
                <w:rFonts w:ascii="Public Sans Light" w:eastAsia="Times New Roman" w:hAnsi="Public Sans Light" w:cs="Arial"/>
                <w:b w:val="0"/>
                <w:bCs/>
                <w:lang w:eastAsia="en-AU"/>
              </w:rPr>
            </w:pPr>
            <w:r w:rsidRPr="004C650B">
              <w:rPr>
                <w:rFonts w:ascii="Public Sans Light" w:eastAsia="Times New Roman" w:hAnsi="Public Sans Light" w:cs="Arial"/>
                <w:b w:val="0"/>
                <w:bCs/>
                <w:lang w:eastAsia="en-AU"/>
              </w:rPr>
              <w:t xml:space="preserve">the Applicant complies fully with all the applicable laws of the State of New South Wales and the Commonwealth of </w:t>
            </w:r>
            <w:proofErr w:type="gramStart"/>
            <w:r w:rsidRPr="004C650B">
              <w:rPr>
                <w:rFonts w:ascii="Public Sans Light" w:eastAsia="Times New Roman" w:hAnsi="Public Sans Light" w:cs="Arial"/>
                <w:b w:val="0"/>
                <w:bCs/>
                <w:lang w:eastAsia="en-AU"/>
              </w:rPr>
              <w:t>Australia;</w:t>
            </w:r>
            <w:proofErr w:type="gramEnd"/>
          </w:p>
          <w:p w14:paraId="6E0215B6" w14:textId="77777777" w:rsidR="006C5407" w:rsidRPr="004C650B" w:rsidRDefault="006C5407" w:rsidP="006C5407">
            <w:pPr>
              <w:pStyle w:val="ListParagraph"/>
              <w:numPr>
                <w:ilvl w:val="0"/>
                <w:numId w:val="38"/>
              </w:numPr>
              <w:spacing w:before="0" w:after="60"/>
              <w:ind w:left="562" w:hanging="284"/>
              <w:contextualSpacing/>
              <w:textAlignment w:val="baseline"/>
              <w:rPr>
                <w:rFonts w:ascii="Public Sans Light" w:eastAsia="Times New Roman" w:hAnsi="Public Sans Light" w:cs="Arial"/>
                <w:b w:val="0"/>
                <w:bCs/>
                <w:lang w:eastAsia="en-AU"/>
              </w:rPr>
            </w:pPr>
            <w:r w:rsidRPr="004C650B">
              <w:rPr>
                <w:rFonts w:ascii="Public Sans Light" w:eastAsia="Times New Roman" w:hAnsi="Public Sans Light" w:cs="Arial"/>
                <w:b w:val="0"/>
                <w:bCs/>
                <w:lang w:eastAsia="en-AU"/>
              </w:rPr>
              <w:t xml:space="preserve">the Applicant’s response to this Grant EOI is made in good faith, based on true and correct information, </w:t>
            </w:r>
          </w:p>
          <w:p w14:paraId="6107D9D5" w14:textId="51A1447C" w:rsidR="006C5407" w:rsidRPr="004C650B" w:rsidRDefault="006C5407" w:rsidP="006C5407">
            <w:pPr>
              <w:pStyle w:val="ListParagraph"/>
              <w:numPr>
                <w:ilvl w:val="0"/>
                <w:numId w:val="38"/>
              </w:numPr>
              <w:spacing w:before="0" w:after="60"/>
              <w:ind w:left="562" w:hanging="284"/>
              <w:contextualSpacing/>
              <w:textAlignment w:val="baseline"/>
              <w:rPr>
                <w:rFonts w:ascii="Public Sans Light" w:eastAsia="Times New Roman" w:hAnsi="Public Sans Light" w:cs="Arial"/>
                <w:b w:val="0"/>
                <w:bCs/>
                <w:lang w:eastAsia="en-AU"/>
              </w:rPr>
            </w:pPr>
            <w:r w:rsidRPr="004C650B">
              <w:rPr>
                <w:rFonts w:ascii="Public Sans Light" w:eastAsia="Times New Roman" w:hAnsi="Public Sans Light" w:cs="Arial"/>
                <w:b w:val="0"/>
                <w:bCs/>
                <w:lang w:eastAsia="en-AU"/>
              </w:rPr>
              <w:t xml:space="preserve">the applicant has the capacity and intent to complete the prospective contract without any need for </w:t>
            </w:r>
            <w:proofErr w:type="gramStart"/>
            <w:r w:rsidRPr="004C650B">
              <w:rPr>
                <w:rFonts w:ascii="Public Sans Light" w:eastAsia="Times New Roman" w:hAnsi="Public Sans Light" w:cs="Arial"/>
                <w:b w:val="0"/>
                <w:bCs/>
                <w:lang w:eastAsia="en-AU"/>
              </w:rPr>
              <w:t>variation;</w:t>
            </w:r>
            <w:proofErr w:type="gramEnd"/>
          </w:p>
          <w:p w14:paraId="053C9DD2" w14:textId="0501F625" w:rsidR="006C5407" w:rsidRPr="004C650B" w:rsidRDefault="006C5407" w:rsidP="006C5407">
            <w:pPr>
              <w:pStyle w:val="ListParagraph"/>
              <w:numPr>
                <w:ilvl w:val="0"/>
                <w:numId w:val="38"/>
              </w:numPr>
              <w:spacing w:before="0" w:after="60"/>
              <w:ind w:left="562" w:hanging="284"/>
              <w:contextualSpacing/>
              <w:textAlignment w:val="baseline"/>
              <w:rPr>
                <w:rFonts w:ascii="Public Sans Light" w:eastAsia="Times New Roman" w:hAnsi="Public Sans Light" w:cs="Arial"/>
                <w:b w:val="0"/>
                <w:bCs/>
                <w:lang w:eastAsia="en-AU"/>
              </w:rPr>
            </w:pPr>
            <w:r w:rsidRPr="004C650B">
              <w:rPr>
                <w:rFonts w:ascii="Public Sans Light" w:eastAsia="Times New Roman" w:hAnsi="Public Sans Light" w:cs="Arial"/>
                <w:b w:val="0"/>
                <w:bCs/>
                <w:lang w:eastAsia="en-AU"/>
              </w:rPr>
              <w:t xml:space="preserve">the applicant understands and agrees to all conditions outlined in the Grant EOI, including, all obligations and </w:t>
            </w:r>
            <w:proofErr w:type="gramStart"/>
            <w:r w:rsidRPr="004C650B">
              <w:rPr>
                <w:rFonts w:ascii="Public Sans Light" w:eastAsia="Times New Roman" w:hAnsi="Public Sans Light" w:cs="Arial"/>
                <w:b w:val="0"/>
                <w:bCs/>
                <w:lang w:eastAsia="en-AU"/>
              </w:rPr>
              <w:t>acknowledgements;</w:t>
            </w:r>
            <w:proofErr w:type="gramEnd"/>
          </w:p>
          <w:p w14:paraId="017F21D0" w14:textId="13743ACB" w:rsidR="006C5407" w:rsidRPr="004C650B" w:rsidRDefault="006C5407" w:rsidP="006C5407">
            <w:pPr>
              <w:pStyle w:val="ListParagraph"/>
              <w:numPr>
                <w:ilvl w:val="0"/>
                <w:numId w:val="38"/>
              </w:numPr>
              <w:spacing w:before="0" w:after="60"/>
              <w:ind w:left="562" w:hanging="284"/>
              <w:contextualSpacing/>
              <w:textAlignment w:val="baseline"/>
              <w:rPr>
                <w:rFonts w:ascii="Public Sans Light" w:eastAsia="Times New Roman" w:hAnsi="Public Sans Light" w:cs="Arial"/>
                <w:b w:val="0"/>
                <w:bCs/>
                <w:lang w:eastAsia="en-AU"/>
              </w:rPr>
            </w:pPr>
            <w:r w:rsidRPr="004C650B">
              <w:rPr>
                <w:rFonts w:ascii="Public Sans Light" w:eastAsia="Times New Roman" w:hAnsi="Public Sans Light" w:cs="Arial"/>
                <w:b w:val="0"/>
                <w:bCs/>
                <w:lang w:eastAsia="en-AU"/>
              </w:rPr>
              <w:t>Accepts the terms and conditions of the Contractual Agreement referenced in the Grant Invitation for the services specified and agrees to enter into this Agreement in the event the submission is accepted.</w:t>
            </w:r>
          </w:p>
          <w:p w14:paraId="0540D599" w14:textId="77777777" w:rsidR="006C5407" w:rsidRPr="004C650B" w:rsidRDefault="006C5407" w:rsidP="007F1BB7">
            <w:pPr>
              <w:spacing w:after="60"/>
              <w:textAlignment w:val="baseline"/>
              <w:rPr>
                <w:rFonts w:ascii="Public Sans Light" w:eastAsia="Times New Roman" w:hAnsi="Public Sans Light" w:cs="Arial"/>
                <w:b w:val="0"/>
                <w:bCs/>
                <w:i/>
                <w:iCs/>
                <w:lang w:eastAsia="en-AU"/>
              </w:rPr>
            </w:pPr>
            <w:r w:rsidRPr="004C650B">
              <w:rPr>
                <w:rFonts w:ascii="Public Sans Light" w:eastAsia="Times New Roman" w:hAnsi="Public Sans Light" w:cs="Arial"/>
                <w:b w:val="0"/>
                <w:bCs/>
                <w:i/>
                <w:iCs/>
                <w:lang w:eastAsia="en-AU"/>
              </w:rPr>
              <w:t>Tick the appropriate box below to indicate your application type. Please note, only one project type can be applied for per application.</w:t>
            </w:r>
          </w:p>
          <w:p w14:paraId="234F086E" w14:textId="51BC4A6A" w:rsidR="006C5407" w:rsidRPr="004C650B" w:rsidRDefault="006C5407" w:rsidP="006C5407">
            <w:pPr>
              <w:pStyle w:val="ListParagraph"/>
              <w:numPr>
                <w:ilvl w:val="0"/>
                <w:numId w:val="39"/>
              </w:numPr>
              <w:ind w:left="561" w:hanging="426"/>
              <w:contextualSpacing/>
              <w:textAlignment w:val="baseline"/>
              <w:rPr>
                <w:rFonts w:ascii="Public Sans Light" w:eastAsia="Times New Roman" w:hAnsi="Public Sans Light" w:cs="Arial"/>
                <w:b w:val="0"/>
                <w:bCs/>
                <w:lang w:eastAsia="en-AU"/>
              </w:rPr>
            </w:pPr>
            <w:r w:rsidRPr="004C650B">
              <w:rPr>
                <w:rFonts w:ascii="Public Sans Light" w:eastAsia="Times New Roman" w:hAnsi="Public Sans Light" w:cs="Arial"/>
                <w:b w:val="0"/>
                <w:bCs/>
                <w:lang w:eastAsia="en-AU"/>
              </w:rPr>
              <w:t xml:space="preserve">Is expressing interest in providing services for the </w:t>
            </w:r>
            <w:r w:rsidRPr="004C650B">
              <w:rPr>
                <w:rFonts w:ascii="Public Sans Light" w:eastAsia="Times New Roman" w:hAnsi="Public Sans Light" w:cs="Arial"/>
                <w:b w:val="0"/>
                <w:bCs/>
                <w:u w:val="single"/>
                <w:lang w:eastAsia="en-AU"/>
              </w:rPr>
              <w:t xml:space="preserve">large-scale </w:t>
            </w:r>
            <w:r w:rsidRPr="004C650B">
              <w:rPr>
                <w:rFonts w:ascii="Public Sans Light" w:eastAsia="Times New Roman" w:hAnsi="Public Sans Light" w:cs="Arial"/>
                <w:b w:val="0"/>
                <w:bCs/>
                <w:lang w:eastAsia="en-AU"/>
              </w:rPr>
              <w:t xml:space="preserve">research </w:t>
            </w:r>
            <w:r w:rsidR="006761A8">
              <w:rPr>
                <w:rFonts w:ascii="Public Sans Light" w:eastAsia="Times New Roman" w:hAnsi="Public Sans Light" w:cs="Arial"/>
                <w:b w:val="0"/>
                <w:bCs/>
                <w:lang w:eastAsia="en-AU"/>
              </w:rPr>
              <w:t>activity</w:t>
            </w:r>
          </w:p>
          <w:p w14:paraId="2A032BA0" w14:textId="65300671" w:rsidR="006C5407" w:rsidRPr="004C650B" w:rsidRDefault="006C5407" w:rsidP="006C5407">
            <w:pPr>
              <w:pStyle w:val="ListParagraph"/>
              <w:numPr>
                <w:ilvl w:val="0"/>
                <w:numId w:val="39"/>
              </w:numPr>
              <w:ind w:left="561" w:hanging="426"/>
              <w:contextualSpacing/>
              <w:textAlignment w:val="baseline"/>
              <w:rPr>
                <w:rFonts w:ascii="Public Sans Light" w:eastAsia="Times New Roman" w:hAnsi="Public Sans Light" w:cs="Arial"/>
                <w:b w:val="0"/>
                <w:bCs/>
                <w:lang w:eastAsia="en-AU"/>
              </w:rPr>
            </w:pPr>
            <w:r w:rsidRPr="004C650B">
              <w:rPr>
                <w:rFonts w:ascii="Public Sans Light" w:eastAsia="Times New Roman" w:hAnsi="Public Sans Light" w:cs="Arial"/>
                <w:b w:val="0"/>
                <w:bCs/>
                <w:lang w:eastAsia="en-AU"/>
              </w:rPr>
              <w:t>Is expressing interest in providing services for the s</w:t>
            </w:r>
            <w:r w:rsidRPr="004C650B">
              <w:rPr>
                <w:rFonts w:ascii="Public Sans Light" w:eastAsia="Times New Roman" w:hAnsi="Public Sans Light" w:cs="Arial"/>
                <w:b w:val="0"/>
                <w:bCs/>
                <w:u w:val="single"/>
                <w:lang w:eastAsia="en-AU"/>
              </w:rPr>
              <w:t>mall-scale</w:t>
            </w:r>
            <w:r w:rsidRPr="004C650B">
              <w:rPr>
                <w:rFonts w:ascii="Public Sans Light" w:eastAsia="Times New Roman" w:hAnsi="Public Sans Light" w:cs="Arial"/>
                <w:b w:val="0"/>
                <w:bCs/>
                <w:lang w:eastAsia="en-AU"/>
              </w:rPr>
              <w:t xml:space="preserve"> research </w:t>
            </w:r>
            <w:r w:rsidR="006761A8">
              <w:rPr>
                <w:rFonts w:ascii="Public Sans Light" w:eastAsia="Times New Roman" w:hAnsi="Public Sans Light" w:cs="Arial"/>
                <w:b w:val="0"/>
                <w:bCs/>
                <w:lang w:eastAsia="en-AU"/>
              </w:rPr>
              <w:t>activity</w:t>
            </w:r>
          </w:p>
          <w:p w14:paraId="575B2CC0" w14:textId="77777777" w:rsidR="006C5407" w:rsidRPr="000B04A9" w:rsidRDefault="006C5407" w:rsidP="007F1BB7">
            <w:pPr>
              <w:pStyle w:val="ListParagraph"/>
              <w:spacing w:after="60"/>
              <w:ind w:left="360"/>
              <w:textAlignment w:val="baseline"/>
              <w:rPr>
                <w:rFonts w:ascii="Public Sans Light" w:eastAsia="Times New Roman" w:hAnsi="Public Sans Light" w:cs="Arial"/>
                <w:lang w:val="en" w:eastAsia="en-AU"/>
              </w:rPr>
            </w:pPr>
          </w:p>
        </w:tc>
      </w:tr>
      <w:tr w:rsidR="006C5407" w:rsidRPr="000B04A9" w14:paraId="6E1C2EEA" w14:textId="77777777" w:rsidTr="008F1D5B">
        <w:trPr>
          <w:trHeight w:val="555"/>
        </w:trPr>
        <w:tc>
          <w:tcPr>
            <w:tcW w:w="2268" w:type="dxa"/>
            <w:tcBorders>
              <w:bottom w:val="single" w:sz="4" w:space="0" w:color="auto"/>
              <w:right w:val="single" w:sz="4" w:space="0" w:color="auto"/>
            </w:tcBorders>
            <w:shd w:val="clear" w:color="auto" w:fill="CBEDFD" w:themeFill="accent2"/>
            <w:hideMark/>
          </w:tcPr>
          <w:p w14:paraId="62944E84" w14:textId="77777777" w:rsidR="006C5407" w:rsidRPr="009D05E1" w:rsidRDefault="006C5407" w:rsidP="007F1BB7">
            <w:pPr>
              <w:ind w:left="135"/>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Declarant Name </w:t>
            </w:r>
          </w:p>
        </w:tc>
        <w:tc>
          <w:tcPr>
            <w:tcW w:w="2694" w:type="dxa"/>
            <w:tcBorders>
              <w:left w:val="single" w:sz="4" w:space="0" w:color="auto"/>
              <w:bottom w:val="single" w:sz="4" w:space="0" w:color="auto"/>
              <w:right w:val="single" w:sz="4" w:space="0" w:color="auto"/>
            </w:tcBorders>
            <w:hideMark/>
          </w:tcPr>
          <w:p w14:paraId="6E94FF5B" w14:textId="77777777" w:rsidR="006C5407" w:rsidRPr="009D05E1" w:rsidRDefault="006C5407" w:rsidP="007F1BB7">
            <w:pPr>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 </w:t>
            </w:r>
          </w:p>
        </w:tc>
        <w:tc>
          <w:tcPr>
            <w:tcW w:w="1701" w:type="dxa"/>
            <w:tcBorders>
              <w:left w:val="single" w:sz="4" w:space="0" w:color="auto"/>
              <w:bottom w:val="single" w:sz="4" w:space="0" w:color="auto"/>
              <w:right w:val="single" w:sz="4" w:space="0" w:color="auto"/>
            </w:tcBorders>
            <w:shd w:val="clear" w:color="auto" w:fill="CBEDFD" w:themeFill="accent2"/>
            <w:hideMark/>
          </w:tcPr>
          <w:p w14:paraId="65154B5B" w14:textId="77777777" w:rsidR="006C5407" w:rsidRPr="009D05E1" w:rsidRDefault="006C5407" w:rsidP="007F1BB7">
            <w:pPr>
              <w:ind w:left="5"/>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Position Title </w:t>
            </w:r>
          </w:p>
        </w:tc>
        <w:tc>
          <w:tcPr>
            <w:tcW w:w="3402" w:type="dxa"/>
            <w:tcBorders>
              <w:left w:val="single" w:sz="4" w:space="0" w:color="auto"/>
              <w:bottom w:val="single" w:sz="4" w:space="0" w:color="auto"/>
            </w:tcBorders>
            <w:hideMark/>
          </w:tcPr>
          <w:p w14:paraId="7CF8C14A" w14:textId="77777777" w:rsidR="006C5407" w:rsidRPr="009D05E1" w:rsidRDefault="006C5407" w:rsidP="007F1BB7">
            <w:pPr>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 </w:t>
            </w:r>
          </w:p>
        </w:tc>
      </w:tr>
      <w:tr w:rsidR="006C5407" w:rsidRPr="000B04A9" w14:paraId="0DAA4BD9" w14:textId="77777777" w:rsidTr="008F1D5B">
        <w:trPr>
          <w:trHeight w:val="556"/>
        </w:trPr>
        <w:tc>
          <w:tcPr>
            <w:tcW w:w="2268" w:type="dxa"/>
            <w:tcBorders>
              <w:top w:val="single" w:sz="4" w:space="0" w:color="auto"/>
              <w:bottom w:val="single" w:sz="4" w:space="0" w:color="auto"/>
              <w:right w:val="single" w:sz="4" w:space="0" w:color="auto"/>
            </w:tcBorders>
            <w:shd w:val="clear" w:color="auto" w:fill="CBEDFD" w:themeFill="accent2"/>
            <w:hideMark/>
          </w:tcPr>
          <w:p w14:paraId="4A40AABD" w14:textId="77777777" w:rsidR="006C5407" w:rsidRPr="009D05E1" w:rsidRDefault="006C5407" w:rsidP="007F1BB7">
            <w:pPr>
              <w:ind w:left="135"/>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Signature </w:t>
            </w:r>
          </w:p>
        </w:tc>
        <w:tc>
          <w:tcPr>
            <w:tcW w:w="2694" w:type="dxa"/>
            <w:tcBorders>
              <w:top w:val="single" w:sz="4" w:space="0" w:color="auto"/>
              <w:left w:val="single" w:sz="4" w:space="0" w:color="auto"/>
              <w:bottom w:val="single" w:sz="4" w:space="0" w:color="auto"/>
              <w:right w:val="single" w:sz="4" w:space="0" w:color="auto"/>
            </w:tcBorders>
            <w:hideMark/>
          </w:tcPr>
          <w:p w14:paraId="2DE2E582" w14:textId="77777777" w:rsidR="006C5407" w:rsidRPr="009D05E1" w:rsidRDefault="006C5407" w:rsidP="007F1BB7">
            <w:pPr>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 </w:t>
            </w:r>
          </w:p>
        </w:tc>
        <w:tc>
          <w:tcPr>
            <w:tcW w:w="1701" w:type="dxa"/>
            <w:tcBorders>
              <w:top w:val="single" w:sz="4" w:space="0" w:color="auto"/>
              <w:left w:val="single" w:sz="4" w:space="0" w:color="auto"/>
              <w:bottom w:val="single" w:sz="4" w:space="0" w:color="auto"/>
              <w:right w:val="single" w:sz="4" w:space="0" w:color="auto"/>
            </w:tcBorders>
            <w:shd w:val="clear" w:color="auto" w:fill="CBEDFD" w:themeFill="accent2"/>
            <w:hideMark/>
          </w:tcPr>
          <w:p w14:paraId="748B85B0" w14:textId="77777777" w:rsidR="006C5407" w:rsidRPr="009D05E1" w:rsidRDefault="006C5407" w:rsidP="007F1BB7">
            <w:pPr>
              <w:ind w:left="5"/>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 xml:space="preserve">Date </w:t>
            </w:r>
          </w:p>
        </w:tc>
        <w:tc>
          <w:tcPr>
            <w:tcW w:w="3402" w:type="dxa"/>
            <w:tcBorders>
              <w:top w:val="single" w:sz="4" w:space="0" w:color="auto"/>
              <w:left w:val="single" w:sz="4" w:space="0" w:color="auto"/>
              <w:bottom w:val="single" w:sz="4" w:space="0" w:color="auto"/>
            </w:tcBorders>
            <w:hideMark/>
          </w:tcPr>
          <w:p w14:paraId="2794AC7F" w14:textId="77777777" w:rsidR="006C5407" w:rsidRPr="009D05E1" w:rsidRDefault="006C5407" w:rsidP="007F1BB7">
            <w:pPr>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 </w:t>
            </w:r>
          </w:p>
        </w:tc>
      </w:tr>
      <w:tr w:rsidR="006C5407" w:rsidRPr="000B04A9" w14:paraId="42D6906A" w14:textId="77777777" w:rsidTr="00954D25">
        <w:trPr>
          <w:trHeight w:val="556"/>
        </w:trPr>
        <w:tc>
          <w:tcPr>
            <w:tcW w:w="4962" w:type="dxa"/>
            <w:gridSpan w:val="2"/>
            <w:tcBorders>
              <w:top w:val="single" w:sz="4" w:space="0" w:color="auto"/>
              <w:right w:val="single" w:sz="4" w:space="0" w:color="auto"/>
            </w:tcBorders>
            <w:shd w:val="clear" w:color="auto" w:fill="CBEDFD" w:themeFill="accent2"/>
            <w:hideMark/>
          </w:tcPr>
          <w:p w14:paraId="592C70CA" w14:textId="77777777" w:rsidR="006C5407" w:rsidRPr="009D05E1" w:rsidRDefault="006C5407" w:rsidP="007F1BB7">
            <w:pPr>
              <w:ind w:left="135"/>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Duly authorised to sign tenders for and on behalf of: (insert entity name)</w:t>
            </w:r>
          </w:p>
        </w:tc>
        <w:tc>
          <w:tcPr>
            <w:tcW w:w="5103" w:type="dxa"/>
            <w:gridSpan w:val="2"/>
            <w:tcBorders>
              <w:top w:val="single" w:sz="4" w:space="0" w:color="auto"/>
              <w:left w:val="single" w:sz="4" w:space="0" w:color="auto"/>
            </w:tcBorders>
            <w:hideMark/>
          </w:tcPr>
          <w:p w14:paraId="18EFCEA0" w14:textId="77777777" w:rsidR="006C5407" w:rsidRPr="009D05E1" w:rsidRDefault="006C5407" w:rsidP="007F1BB7">
            <w:pPr>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 </w:t>
            </w:r>
          </w:p>
        </w:tc>
      </w:tr>
      <w:tr w:rsidR="006C5407" w:rsidRPr="000B04A9" w14:paraId="2F939394" w14:textId="77777777" w:rsidTr="00EB1DC3">
        <w:trPr>
          <w:trHeight w:val="673"/>
        </w:trPr>
        <w:tc>
          <w:tcPr>
            <w:tcW w:w="10065" w:type="dxa"/>
            <w:gridSpan w:val="4"/>
            <w:tcBorders>
              <w:top w:val="nil"/>
              <w:bottom w:val="single" w:sz="4" w:space="0" w:color="22272B" w:themeColor="text1"/>
            </w:tcBorders>
            <w:hideMark/>
          </w:tcPr>
          <w:p w14:paraId="1E189186" w14:textId="1EC3FF1F" w:rsidR="006C5407" w:rsidRPr="000B04A9" w:rsidRDefault="006C5407" w:rsidP="003D1682">
            <w:pPr>
              <w:pStyle w:val="Heading2"/>
              <w:pBdr>
                <w:top w:val="none" w:sz="0" w:space="0" w:color="auto"/>
              </w:pBdr>
              <w:rPr>
                <w:rFonts w:ascii="Public Sans Light" w:eastAsia="Times New Roman" w:hAnsi="Public Sans Light" w:cs="Arial"/>
                <w:lang w:val="en" w:eastAsia="en-AU"/>
              </w:rPr>
            </w:pPr>
            <w:r w:rsidRPr="00BD0000">
              <w:rPr>
                <w:sz w:val="28"/>
                <w:szCs w:val="28"/>
                <w:lang w:val="en-AU"/>
              </w:rPr>
              <w:t xml:space="preserve">Endorsement of Declarant’s Agency </w:t>
            </w:r>
          </w:p>
        </w:tc>
      </w:tr>
      <w:tr w:rsidR="006C5407" w:rsidRPr="000B04A9" w14:paraId="4E46E70D" w14:textId="77777777" w:rsidTr="00BD0000">
        <w:trPr>
          <w:trHeight w:val="555"/>
        </w:trPr>
        <w:tc>
          <w:tcPr>
            <w:tcW w:w="2268" w:type="dxa"/>
            <w:tcBorders>
              <w:right w:val="single" w:sz="4" w:space="0" w:color="22272B" w:themeColor="text1"/>
            </w:tcBorders>
            <w:shd w:val="clear" w:color="auto" w:fill="CBEDFD" w:themeFill="accent2"/>
            <w:hideMark/>
          </w:tcPr>
          <w:p w14:paraId="356A69E6" w14:textId="49755FD5" w:rsidR="00BD0000" w:rsidRPr="00B709E7" w:rsidRDefault="006C5407" w:rsidP="004E3C07">
            <w:pPr>
              <w:ind w:left="135"/>
              <w:textAlignment w:val="baseline"/>
              <w:rPr>
                <w:rFonts w:ascii="Public Sans Light" w:eastAsia="Times New Roman" w:hAnsi="Public Sans Light" w:cs="Arial"/>
                <w:b/>
                <w:bCs/>
                <w:lang w:eastAsia="en-AU"/>
              </w:rPr>
            </w:pPr>
            <w:r w:rsidRPr="00B709E7">
              <w:rPr>
                <w:rFonts w:ascii="Public Sans Light" w:eastAsia="Times New Roman" w:hAnsi="Public Sans Light" w:cs="Arial"/>
                <w:b/>
                <w:bCs/>
                <w:lang w:eastAsia="en-AU"/>
              </w:rPr>
              <w:t xml:space="preserve">Name of declarant’s supervisor, with delegation to support </w:t>
            </w:r>
          </w:p>
          <w:p w14:paraId="4B915CB2" w14:textId="7C71D0F6" w:rsidR="006C5407" w:rsidRPr="002D5E6F" w:rsidRDefault="006C5407" w:rsidP="007F1BB7">
            <w:pPr>
              <w:ind w:left="135"/>
              <w:textAlignment w:val="baseline"/>
              <w:rPr>
                <w:rFonts w:ascii="Public Sans Light" w:eastAsia="Times New Roman" w:hAnsi="Public Sans Light" w:cs="Segoe UI"/>
                <w:lang w:eastAsia="en-AU"/>
              </w:rPr>
            </w:pPr>
            <w:r w:rsidRPr="00B709E7">
              <w:rPr>
                <w:rFonts w:ascii="Public Sans Light" w:eastAsia="Times New Roman" w:hAnsi="Public Sans Light" w:cs="Arial"/>
                <w:b/>
                <w:bCs/>
                <w:lang w:eastAsia="en-AU"/>
              </w:rPr>
              <w:t>this project</w:t>
            </w:r>
            <w:r w:rsidRPr="469EEACC">
              <w:rPr>
                <w:rFonts w:ascii="Public Sans Light" w:eastAsia="Times New Roman" w:hAnsi="Public Sans Light" w:cs="Arial"/>
                <w:lang w:eastAsia="en-AU"/>
              </w:rPr>
              <w:t xml:space="preserve"> </w:t>
            </w:r>
          </w:p>
        </w:tc>
        <w:tc>
          <w:tcPr>
            <w:tcW w:w="2694" w:type="dxa"/>
            <w:tcBorders>
              <w:left w:val="single" w:sz="4" w:space="0" w:color="22272B" w:themeColor="text1"/>
              <w:right w:val="single" w:sz="4" w:space="0" w:color="22272B" w:themeColor="text1"/>
            </w:tcBorders>
            <w:hideMark/>
          </w:tcPr>
          <w:p w14:paraId="229E00E4" w14:textId="77777777" w:rsidR="006C5407" w:rsidRPr="002D5E6F" w:rsidRDefault="006C5407" w:rsidP="007F1BB7">
            <w:pPr>
              <w:textAlignment w:val="baseline"/>
              <w:rPr>
                <w:rFonts w:ascii="Public Sans Light" w:eastAsia="Times New Roman" w:hAnsi="Public Sans Light" w:cs="Segoe UI"/>
                <w:lang w:eastAsia="en-AU"/>
              </w:rPr>
            </w:pPr>
            <w:r w:rsidRPr="002D5E6F">
              <w:rPr>
                <w:rFonts w:ascii="Public Sans Light" w:eastAsia="Times New Roman" w:hAnsi="Public Sans Light" w:cs="Arial"/>
                <w:lang w:eastAsia="en-AU"/>
              </w:rPr>
              <w:t> </w:t>
            </w:r>
          </w:p>
        </w:tc>
        <w:tc>
          <w:tcPr>
            <w:tcW w:w="1701" w:type="dxa"/>
            <w:tcBorders>
              <w:left w:val="single" w:sz="4" w:space="0" w:color="22272B" w:themeColor="text1"/>
              <w:right w:val="single" w:sz="4" w:space="0" w:color="22272B" w:themeColor="text1"/>
            </w:tcBorders>
            <w:shd w:val="clear" w:color="auto" w:fill="CBEDFD" w:themeFill="accent2"/>
            <w:hideMark/>
          </w:tcPr>
          <w:p w14:paraId="2294F7B5" w14:textId="77777777" w:rsidR="006C5407" w:rsidRPr="00B709E7" w:rsidRDefault="006C5407" w:rsidP="007F1BB7">
            <w:pPr>
              <w:ind w:left="5"/>
              <w:textAlignment w:val="baseline"/>
              <w:rPr>
                <w:rFonts w:ascii="Public Sans Light" w:eastAsia="Times New Roman" w:hAnsi="Public Sans Light" w:cs="Segoe UI"/>
                <w:b/>
                <w:bCs/>
                <w:lang w:eastAsia="en-AU"/>
              </w:rPr>
            </w:pPr>
            <w:r w:rsidRPr="00B709E7">
              <w:rPr>
                <w:rFonts w:ascii="Public Sans Light" w:eastAsia="Times New Roman" w:hAnsi="Public Sans Light" w:cs="Arial"/>
                <w:b/>
                <w:bCs/>
                <w:lang w:eastAsia="en-AU"/>
              </w:rPr>
              <w:t>Position Title </w:t>
            </w:r>
          </w:p>
        </w:tc>
        <w:tc>
          <w:tcPr>
            <w:tcW w:w="3402" w:type="dxa"/>
            <w:tcBorders>
              <w:left w:val="single" w:sz="4" w:space="0" w:color="22272B" w:themeColor="text1"/>
            </w:tcBorders>
            <w:hideMark/>
          </w:tcPr>
          <w:p w14:paraId="47EF9C2B" w14:textId="77777777" w:rsidR="006C5407" w:rsidRPr="002D5E6F" w:rsidRDefault="006C5407" w:rsidP="007F1BB7">
            <w:pPr>
              <w:textAlignment w:val="baseline"/>
              <w:rPr>
                <w:rFonts w:ascii="Public Sans Light" w:eastAsia="Times New Roman" w:hAnsi="Public Sans Light" w:cs="Segoe UI"/>
                <w:lang w:eastAsia="en-AU"/>
              </w:rPr>
            </w:pPr>
            <w:r w:rsidRPr="002D5E6F">
              <w:rPr>
                <w:rFonts w:ascii="Public Sans Light" w:eastAsia="Times New Roman" w:hAnsi="Public Sans Light" w:cs="Arial"/>
                <w:lang w:eastAsia="en-AU"/>
              </w:rPr>
              <w:t> </w:t>
            </w:r>
          </w:p>
        </w:tc>
      </w:tr>
      <w:tr w:rsidR="006C5407" w:rsidRPr="000B04A9" w14:paraId="2B8278BD" w14:textId="77777777" w:rsidTr="00BD0000">
        <w:trPr>
          <w:trHeight w:val="556"/>
        </w:trPr>
        <w:tc>
          <w:tcPr>
            <w:tcW w:w="2268" w:type="dxa"/>
            <w:tcBorders>
              <w:right w:val="single" w:sz="4" w:space="0" w:color="22272B" w:themeColor="text1"/>
            </w:tcBorders>
            <w:shd w:val="clear" w:color="auto" w:fill="CBEDFD" w:themeFill="accent2"/>
            <w:hideMark/>
          </w:tcPr>
          <w:p w14:paraId="111AB7DD" w14:textId="77777777" w:rsidR="006C5407" w:rsidRPr="00B709E7" w:rsidRDefault="006C5407" w:rsidP="007F1BB7">
            <w:pPr>
              <w:ind w:left="135"/>
              <w:textAlignment w:val="baseline"/>
              <w:rPr>
                <w:rFonts w:ascii="Public Sans Light" w:eastAsia="Times New Roman" w:hAnsi="Public Sans Light" w:cs="Segoe UI"/>
                <w:b/>
                <w:bCs/>
                <w:lang w:eastAsia="en-AU"/>
              </w:rPr>
            </w:pPr>
            <w:r w:rsidRPr="00B709E7">
              <w:rPr>
                <w:rFonts w:ascii="Public Sans Light" w:eastAsia="Times New Roman" w:hAnsi="Public Sans Light" w:cs="Arial"/>
                <w:b/>
                <w:bCs/>
                <w:lang w:eastAsia="en-AU"/>
              </w:rPr>
              <w:t>Signature </w:t>
            </w:r>
          </w:p>
        </w:tc>
        <w:tc>
          <w:tcPr>
            <w:tcW w:w="2694" w:type="dxa"/>
            <w:tcBorders>
              <w:left w:val="single" w:sz="4" w:space="0" w:color="22272B" w:themeColor="text1"/>
              <w:right w:val="single" w:sz="4" w:space="0" w:color="22272B" w:themeColor="text1"/>
            </w:tcBorders>
            <w:hideMark/>
          </w:tcPr>
          <w:p w14:paraId="490C6078" w14:textId="77777777" w:rsidR="006C5407" w:rsidRPr="002D5E6F" w:rsidRDefault="006C5407" w:rsidP="007F1BB7">
            <w:pPr>
              <w:textAlignment w:val="baseline"/>
              <w:rPr>
                <w:rFonts w:ascii="Public Sans Light" w:eastAsia="Times New Roman" w:hAnsi="Public Sans Light" w:cs="Segoe UI"/>
                <w:lang w:eastAsia="en-AU"/>
              </w:rPr>
            </w:pPr>
            <w:r w:rsidRPr="002D5E6F">
              <w:rPr>
                <w:rFonts w:ascii="Public Sans Light" w:eastAsia="Times New Roman" w:hAnsi="Public Sans Light" w:cs="Arial"/>
                <w:lang w:eastAsia="en-AU"/>
              </w:rPr>
              <w:t> </w:t>
            </w:r>
          </w:p>
        </w:tc>
        <w:tc>
          <w:tcPr>
            <w:tcW w:w="1701" w:type="dxa"/>
            <w:tcBorders>
              <w:left w:val="single" w:sz="4" w:space="0" w:color="22272B" w:themeColor="text1"/>
              <w:right w:val="single" w:sz="4" w:space="0" w:color="22272B" w:themeColor="text1"/>
            </w:tcBorders>
            <w:shd w:val="clear" w:color="auto" w:fill="CBEDFD" w:themeFill="accent2"/>
            <w:hideMark/>
          </w:tcPr>
          <w:p w14:paraId="7ADDA47F" w14:textId="77777777" w:rsidR="006C5407" w:rsidRPr="00B709E7" w:rsidRDefault="006C5407" w:rsidP="007F1BB7">
            <w:pPr>
              <w:ind w:left="5"/>
              <w:textAlignment w:val="baseline"/>
              <w:rPr>
                <w:rFonts w:ascii="Public Sans Light" w:eastAsia="Times New Roman" w:hAnsi="Public Sans Light" w:cs="Segoe UI"/>
                <w:b/>
                <w:bCs/>
                <w:lang w:eastAsia="en-AU"/>
              </w:rPr>
            </w:pPr>
            <w:r w:rsidRPr="00B709E7">
              <w:rPr>
                <w:rFonts w:ascii="Public Sans Light" w:eastAsia="Times New Roman" w:hAnsi="Public Sans Light" w:cs="Arial"/>
                <w:b/>
                <w:bCs/>
                <w:lang w:eastAsia="en-AU"/>
              </w:rPr>
              <w:t xml:space="preserve">Date </w:t>
            </w:r>
          </w:p>
        </w:tc>
        <w:tc>
          <w:tcPr>
            <w:tcW w:w="3402" w:type="dxa"/>
            <w:tcBorders>
              <w:left w:val="single" w:sz="4" w:space="0" w:color="22272B" w:themeColor="text1"/>
            </w:tcBorders>
            <w:hideMark/>
          </w:tcPr>
          <w:p w14:paraId="23FC923A" w14:textId="77777777" w:rsidR="006C5407" w:rsidRPr="002D5E6F" w:rsidRDefault="006C5407" w:rsidP="007F1BB7">
            <w:pPr>
              <w:textAlignment w:val="baseline"/>
              <w:rPr>
                <w:rFonts w:ascii="Public Sans Light" w:eastAsia="Times New Roman" w:hAnsi="Public Sans Light" w:cs="Segoe UI"/>
                <w:lang w:eastAsia="en-AU"/>
              </w:rPr>
            </w:pPr>
            <w:r w:rsidRPr="002D5E6F">
              <w:rPr>
                <w:rFonts w:ascii="Public Sans Light" w:eastAsia="Times New Roman" w:hAnsi="Public Sans Light" w:cs="Arial"/>
                <w:lang w:eastAsia="en-AU"/>
              </w:rPr>
              <w:t> </w:t>
            </w:r>
          </w:p>
        </w:tc>
      </w:tr>
      <w:tr w:rsidR="006C5407" w:rsidRPr="009D05E1" w14:paraId="04055FEA" w14:textId="77777777" w:rsidTr="00BD0000">
        <w:trPr>
          <w:trHeight w:val="556"/>
        </w:trPr>
        <w:tc>
          <w:tcPr>
            <w:tcW w:w="4962" w:type="dxa"/>
            <w:gridSpan w:val="2"/>
            <w:tcBorders>
              <w:right w:val="single" w:sz="4" w:space="0" w:color="22272B" w:themeColor="text1"/>
            </w:tcBorders>
            <w:shd w:val="clear" w:color="auto" w:fill="CBEDFD" w:themeFill="accent2"/>
            <w:hideMark/>
          </w:tcPr>
          <w:p w14:paraId="475EB0F1" w14:textId="77777777" w:rsidR="006C5407" w:rsidRPr="009D05E1" w:rsidRDefault="006C5407" w:rsidP="007F1BB7">
            <w:pPr>
              <w:ind w:left="135"/>
              <w:textAlignment w:val="baseline"/>
              <w:rPr>
                <w:rFonts w:ascii="Public Sans Light" w:eastAsia="Times New Roman" w:hAnsi="Public Sans Light" w:cs="Segoe UI"/>
                <w:lang w:eastAsia="en-AU"/>
              </w:rPr>
            </w:pPr>
            <w:r w:rsidRPr="009D05E1">
              <w:rPr>
                <w:rFonts w:ascii="Public Sans Light" w:eastAsia="Times New Roman" w:hAnsi="Public Sans Light" w:cs="Arial"/>
                <w:shd w:val="clear" w:color="auto" w:fill="D9DCDE"/>
                <w:lang w:eastAsia="en-AU"/>
              </w:rPr>
              <w:t>Or</w:t>
            </w:r>
            <w:r w:rsidRPr="009D05E1">
              <w:rPr>
                <w:rFonts w:ascii="Public Sans Light" w:eastAsia="Times New Roman" w:hAnsi="Public Sans Light" w:cs="Arial"/>
                <w:lang w:eastAsia="en-AU"/>
              </w:rPr>
              <w:t>ganisation (signed on behalf of)</w:t>
            </w:r>
          </w:p>
        </w:tc>
        <w:tc>
          <w:tcPr>
            <w:tcW w:w="5103" w:type="dxa"/>
            <w:gridSpan w:val="2"/>
            <w:tcBorders>
              <w:left w:val="single" w:sz="4" w:space="0" w:color="22272B" w:themeColor="text1"/>
            </w:tcBorders>
            <w:hideMark/>
          </w:tcPr>
          <w:p w14:paraId="16B6F5EE" w14:textId="77777777" w:rsidR="006C5407" w:rsidRPr="009D05E1" w:rsidRDefault="006C5407" w:rsidP="007F1BB7">
            <w:pPr>
              <w:textAlignment w:val="baseline"/>
              <w:rPr>
                <w:rFonts w:ascii="Public Sans Light" w:eastAsia="Times New Roman" w:hAnsi="Public Sans Light" w:cs="Segoe UI"/>
                <w:lang w:eastAsia="en-AU"/>
              </w:rPr>
            </w:pPr>
            <w:r w:rsidRPr="009D05E1">
              <w:rPr>
                <w:rFonts w:ascii="Public Sans Light" w:eastAsia="Times New Roman" w:hAnsi="Public Sans Light" w:cs="Arial"/>
                <w:lang w:eastAsia="en-AU"/>
              </w:rPr>
              <w:t> </w:t>
            </w:r>
          </w:p>
        </w:tc>
      </w:tr>
    </w:tbl>
    <w:p w14:paraId="5D3D4D2D" w14:textId="77777777" w:rsidR="006C5407" w:rsidRPr="00B6179C" w:rsidRDefault="006C5407" w:rsidP="006C5407">
      <w:pPr>
        <w:textAlignment w:val="baseline"/>
        <w:rPr>
          <w:rFonts w:ascii="Public Sans Light" w:eastAsia="Times New Roman" w:hAnsi="Public Sans Light" w:cs="Arial"/>
          <w:sz w:val="16"/>
          <w:szCs w:val="16"/>
          <w:lang w:eastAsia="en-AU"/>
        </w:rPr>
      </w:pPr>
    </w:p>
    <w:p w14:paraId="13C6A7E5" w14:textId="77777777" w:rsidR="006C5407" w:rsidRPr="000B04A9" w:rsidRDefault="006C5407" w:rsidP="006C5407">
      <w:pPr>
        <w:textAlignment w:val="baseline"/>
        <w:rPr>
          <w:rFonts w:ascii="Public Sans Light" w:eastAsia="Times New Roman" w:hAnsi="Public Sans Light" w:cs="Arial"/>
          <w:b/>
          <w:bCs/>
          <w:lang w:eastAsia="en-AU"/>
        </w:rPr>
      </w:pPr>
      <w:r w:rsidRPr="000B04A9">
        <w:rPr>
          <w:rFonts w:ascii="Public Sans Light" w:eastAsia="Times New Roman" w:hAnsi="Public Sans Light" w:cs="Arial"/>
          <w:b/>
          <w:bCs/>
          <w:lang w:eastAsia="en-AU"/>
        </w:rPr>
        <w:t xml:space="preserve">Incomplete applications will not be eligible for a grant. </w:t>
      </w:r>
    </w:p>
    <w:p w14:paraId="211F130E" w14:textId="6FF3D048" w:rsidR="00F3155E" w:rsidRPr="00FF33C7" w:rsidRDefault="006C5407" w:rsidP="00B6179C">
      <w:pPr>
        <w:textAlignment w:val="baseline"/>
        <w:rPr>
          <w:szCs w:val="22"/>
          <w:lang w:val="en-US"/>
        </w:rPr>
      </w:pPr>
      <w:r w:rsidRPr="000B04A9">
        <w:rPr>
          <w:rFonts w:ascii="Public Sans Light" w:eastAsia="Times New Roman" w:hAnsi="Public Sans Light" w:cs="Arial"/>
          <w:lang w:eastAsia="en-AU"/>
        </w:rPr>
        <w:t>If you have completed the above criteria, please compl</w:t>
      </w:r>
      <w:r w:rsidRPr="004302DE">
        <w:rPr>
          <w:rFonts w:ascii="Public Sans Light" w:eastAsia="Times New Roman" w:hAnsi="Public Sans Light" w:cs="Arial"/>
          <w:lang w:eastAsia="en-AU"/>
        </w:rPr>
        <w:t>ete Schedule B (EOI Proposal).</w:t>
      </w:r>
      <w:bookmarkEnd w:id="0"/>
    </w:p>
    <w:sectPr w:rsidR="00F3155E" w:rsidRPr="00FF33C7" w:rsidSect="001F179E">
      <w:footerReference w:type="default" r:id="rId14"/>
      <w:headerReference w:type="first" r:id="rId15"/>
      <w:footerReference w:type="first" r:id="rId16"/>
      <w:pgSz w:w="11900" w:h="16840" w:code="9"/>
      <w:pgMar w:top="851" w:right="851" w:bottom="1928" w:left="851" w:header="567" w:footer="0" w:gutter="0"/>
      <w:pgNumType w:fmt="lowerLetter"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8CA09" w14:textId="77777777" w:rsidR="00CC3601" w:rsidRDefault="00CC3601" w:rsidP="00D41211">
      <w:r>
        <w:separator/>
      </w:r>
    </w:p>
    <w:p w14:paraId="3DCB9B67" w14:textId="77777777" w:rsidR="00CC3601" w:rsidRDefault="00CC3601"/>
    <w:p w14:paraId="471599FB" w14:textId="77777777" w:rsidR="00CC3601" w:rsidRDefault="00CC3601"/>
  </w:endnote>
  <w:endnote w:type="continuationSeparator" w:id="0">
    <w:p w14:paraId="62C3562D" w14:textId="77777777" w:rsidR="00CC3601" w:rsidRDefault="00CC3601" w:rsidP="00D41211">
      <w:r>
        <w:continuationSeparator/>
      </w:r>
    </w:p>
    <w:p w14:paraId="7ACDF98D" w14:textId="77777777" w:rsidR="00CC3601" w:rsidRDefault="00CC3601"/>
    <w:p w14:paraId="4AEB8411" w14:textId="77777777" w:rsidR="00CC3601" w:rsidRDefault="00CC3601"/>
  </w:endnote>
  <w:endnote w:type="continuationNotice" w:id="1">
    <w:p w14:paraId="69D189FC" w14:textId="77777777" w:rsidR="00CC3601" w:rsidRDefault="00CC3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ublic Sans">
    <w:altName w:val="Public Sans"/>
    <w:panose1 w:val="00000000000000000000"/>
    <w:charset w:val="00"/>
    <w:family w:val="auto"/>
    <w:pitch w:val="variable"/>
    <w:sig w:usb0="A00000FF" w:usb1="4000205B" w:usb2="00000000" w:usb3="00000000" w:csb0="00000193" w:csb1="00000000"/>
  </w:font>
  <w:font w:name="Public Sans Light">
    <w:altName w:val="Calibri"/>
    <w:panose1 w:val="00000000000000000000"/>
    <w:charset w:val="00"/>
    <w:family w:val="auto"/>
    <w:pitch w:val="variable"/>
    <w:sig w:usb0="A00000FF" w:usb1="4000205B" w:usb2="00000000" w:usb3="00000000" w:csb0="00000193" w:csb1="00000000"/>
  </w:font>
  <w:font w:name="Reckless Neue">
    <w:altName w:val="Calibri"/>
    <w:charset w:val="00"/>
    <w:family w:val="auto"/>
    <w:pitch w:val="variable"/>
    <w:sig w:usb0="00000007" w:usb1="00000000" w:usb2="00000000" w:usb3="00000000" w:csb0="00000093" w:csb1="00000000"/>
  </w:font>
  <w:font w:name="Arial Bold">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Black">
    <w:altName w:val="Arial Black"/>
    <w:panose1 w:val="00000000000000000000"/>
    <w:charset w:val="4D"/>
    <w:family w:val="auto"/>
    <w:notTrueType/>
    <w:pitch w:val="default"/>
    <w:sig w:usb0="00000003" w:usb1="00000000" w:usb2="00000000" w:usb3="00000000" w:csb0="00000001" w:csb1="00000000"/>
  </w:font>
  <w:font w:name="PublicSans-Light">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ublic Sans SemiBold">
    <w:panose1 w:val="00000000000000000000"/>
    <w:charset w:val="00"/>
    <w:family w:val="auto"/>
    <w:pitch w:val="variable"/>
    <w:sig w:usb0="A00000FF" w:usb1="4000205B" w:usb2="00000000" w:usb3="00000000" w:csb0="00000193"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32A6" w14:textId="77777777" w:rsidR="00B3387E" w:rsidRDefault="00B3387E">
    <w:pPr>
      <w:pStyle w:val="Footer"/>
    </w:pPr>
    <w:r>
      <w:rPr>
        <w:noProof/>
      </w:rPr>
      <mc:AlternateContent>
        <mc:Choice Requires="wpg">
          <w:drawing>
            <wp:anchor distT="0" distB="0" distL="114300" distR="114300" simplePos="0" relativeHeight="251658242" behindDoc="0" locked="0" layoutInCell="1" allowOverlap="1" wp14:anchorId="33C2AA17" wp14:editId="4E040F2B">
              <wp:simplePos x="0" y="0"/>
              <wp:positionH relativeFrom="column">
                <wp:posOffset>-540385</wp:posOffset>
              </wp:positionH>
              <wp:positionV relativeFrom="paragraph">
                <wp:posOffset>-586858</wp:posOffset>
              </wp:positionV>
              <wp:extent cx="9638608" cy="738505"/>
              <wp:effectExtent l="0" t="0" r="1270" b="4445"/>
              <wp:wrapNone/>
              <wp:docPr id="50" name="Group 50"/>
              <wp:cNvGraphicFramePr/>
              <a:graphic xmlns:a="http://schemas.openxmlformats.org/drawingml/2006/main">
                <a:graphicData uri="http://schemas.microsoft.com/office/word/2010/wordprocessingGroup">
                  <wpg:wgp>
                    <wpg:cNvGrpSpPr/>
                    <wpg:grpSpPr>
                      <a:xfrm>
                        <a:off x="0" y="0"/>
                        <a:ext cx="9638608" cy="738505"/>
                        <a:chOff x="0" y="0"/>
                        <a:chExt cx="9638608" cy="738505"/>
                      </a:xfrm>
                    </wpg:grpSpPr>
                    <wps:wsp>
                      <wps:cNvPr id="19" name="Rectangle 19"/>
                      <wps:cNvSpPr/>
                      <wps:spPr>
                        <a:xfrm>
                          <a:off x="0" y="0"/>
                          <a:ext cx="7759065" cy="738505"/>
                        </a:xfrm>
                        <a:prstGeom prst="rect">
                          <a:avLst/>
                        </a:prstGeom>
                        <a:solidFill>
                          <a:srgbClr val="EBEBEB"/>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6183517" y="190123"/>
                          <a:ext cx="0" cy="359410"/>
                        </a:xfrm>
                        <a:custGeom>
                          <a:avLst/>
                          <a:gdLst>
                            <a:gd name="connsiteX0" fmla="*/ 0 w 0"/>
                            <a:gd name="connsiteY0" fmla="*/ 0 h 1552448"/>
                            <a:gd name="connsiteX1" fmla="*/ 0 w 0"/>
                            <a:gd name="connsiteY1" fmla="*/ 1552448 h 1552448"/>
                          </a:gdLst>
                          <a:ahLst/>
                          <a:cxnLst>
                            <a:cxn ang="0">
                              <a:pos x="connsiteX0" y="connsiteY0"/>
                            </a:cxn>
                            <a:cxn ang="0">
                              <a:pos x="connsiteX1" y="connsiteY1"/>
                            </a:cxn>
                          </a:cxnLst>
                          <a:rect l="l" t="t" r="r" b="b"/>
                          <a:pathLst>
                            <a:path h="1552448">
                              <a:moveTo>
                                <a:pt x="0" y="0"/>
                              </a:moveTo>
                              <a:lnTo>
                                <a:pt x="0" y="1552448"/>
                              </a:lnTo>
                            </a:path>
                          </a:pathLst>
                        </a:cu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6292158" y="307818"/>
                          <a:ext cx="3346450" cy="125095"/>
                        </a:xfrm>
                        <a:prstGeom prst="rect">
                          <a:avLst/>
                        </a:prstGeom>
                        <a:noFill/>
                        <a:ln w="6350">
                          <a:noFill/>
                        </a:ln>
                      </wps:spPr>
                      <wps:txbx>
                        <w:txbxContent>
                          <w:p w14:paraId="5F12186C" w14:textId="77777777" w:rsidR="0066025D" w:rsidRPr="004D47D4" w:rsidRDefault="0066025D" w:rsidP="0066025D">
                            <w:pPr>
                              <w:pStyle w:val="FootnoteText"/>
                            </w:pPr>
                            <w:r>
                              <w:t>health.nsw.gov.au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679010" y="307818"/>
                          <a:ext cx="3346450" cy="125095"/>
                        </a:xfrm>
                        <a:prstGeom prst="rect">
                          <a:avLst/>
                        </a:prstGeom>
                        <a:noFill/>
                        <a:ln w="6350">
                          <a:noFill/>
                        </a:ln>
                      </wps:spPr>
                      <wps:txbx>
                        <w:txbxContent>
                          <w:p w14:paraId="3042E085" w14:textId="2D5C5736" w:rsidR="0066025D" w:rsidRPr="004D47D4" w:rsidRDefault="0066025D" w:rsidP="0066025D">
                            <w:pPr>
                              <w:pStyle w:val="FootnoteText"/>
                            </w:pPr>
                            <w:r w:rsidRPr="004D47D4">
                              <w:t>© NSW Ministry of Health.</w:t>
                            </w:r>
                            <w:r w:rsidR="008E211A">
                              <w:t xml:space="preserve"> </w:t>
                            </w:r>
                            <w:r w:rsidR="008E211A" w:rsidRPr="008E211A">
                              <w:rPr>
                                <w:lang w:val="en-AU"/>
                              </w:rPr>
                              <w:t>SHPN (HSP) 250037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3C2AA17" id="Group 50" o:spid="_x0000_s1028" style="position:absolute;margin-left:-42.55pt;margin-top:-46.2pt;width:758.95pt;height:58.15pt;z-index:251658242" coordsize="96386,7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bTJegQAAK0QAAAOAAAAZHJzL2Uyb0RvYy54bWzsWFtv2zYUfh+w/0DoccBiSbZ8EeIUadIE&#10;A4I2WFJ0e6RpyRIgkRpJR05//b5DSrZjt1uaYRuGJQEUXs/l4zkfD3P6ZlNX7CHTplRyHkQnYcAy&#10;KdSylKt58PH+6sdpwIzlcskrJbN58JiZ4M3Z99+dtk2axapQ1TLTDEKkSdtmHhTWNulgYESR1dyc&#10;qCaTmMyVrrlFV68GS81bSK+rQRyG40Gr9LLRSmTGYPTSTwZnTn6eZ8J+yHOTWVbNA9hm3Ve774K+&#10;g7NTnq40b4pSdGbwF1hR81JC6VbUJbecrXV5JKouhVZG5fZEqHqg8rwUmfMB3kThgTfXWq0b58sq&#10;bVfNFiZAe4DTi8WK9w/XurlrbjWQaJsVsHA98mWT65r+wkq2cZA9biHLNpYJDM7Gw+k4xCELzE2G&#10;0yRMPKaiAPBH20Tx7o83Dnq1gyfGtA3Cw+wQMH8NgbuCN5kD1qRA4FazcononQVM8hpR+jPihstV&#10;lTGMOWDcui1MJjVA7LkYTSbJLBwnhxhtXeVpo429zlTNqDEPNNS7aOIPN8ZCP5b2S0ipUVW5vCqr&#10;ynX0anFRafbAEeLv3tIvmYwtT5ZVkrVwMZ6ESAPBkWp5xS2adQPXjVwFjFcr5LCw2umWijRAktd9&#10;yU3hdTix/pDr0iJ7q7KeB9OQfjrNlaRtmcu/zgM6QQ8atRZq+QjUtfIJaRpxVcL1G27sLdfIQBgJ&#10;VrEf8MkrBctV1wpYofTnL43TeoQFZgPWIqPh1W9rrrOAVT9JBMwsGo2IAlxnlExidPT+zGJ/Rq7r&#10;CwVEI/BXI1yT1tuqb+Za1Z9APuekFVNcCuj2+HWdC+uZBvQlsvNztwxp33B7I+8aQcJ7eO83n7hu&#10;uvO3yK73qg9Snh6EgV9LO6U6X1uVly5Gdrji9LuEoZz+BzInjvvMudJZRmydMmc+w8y35M84mg6T&#10;aBIwsEk0C6N46AOtpxvgTEQzTGajqA+2nqbE2icRAdMjBkJeIgBpaLXsklsoKQ0C9xcIy+sKwfbD&#10;gIWsZf1tcLjw16cLCxYlSTwaTb1px3IRMs+Tu7+wk8meSEcSb+3nhc8knoqN7HxCC6GG6yD0gaQM&#10;Me6+gwCr78INzwvYRYD8yWYYt7852t8Mu3ZGEFvR9Vq56xWUgqDXAcP1uvAIId7JdtJJTVbgbDsE&#10;aaxGat8rN2sPLgzo2c1W8nhVL8c75ldgE6nxrNmrJov34mOP3DwxzpKYCPoZvOjob0u+j2bLvahK&#10;lqq9R6iCcUBkmMDB7NPik61E6K+kSsz5SqpfLkeQgb4coZhib9WGRS4LidJRtVA1wuwG43SRdCz7&#10;lbpkHM/iKEGZRuQZTqZRR149rw6Ho/Eo6dg1ipNw5so4ZE3Prn398cwS5SjBxkOIpyTfzkA41Qnu&#10;qtpVBnaz2HS+/BtFAiDwBQLFpasH0PCFARovLgpACb4++N+UBMPhUfRiqDvZb43eCUoBwP+fCF7/&#10;lOg9fY3hv6esdc9DvIndLd+93+nRvd933LL7L8PZ7wAAAP//AwBQSwMEFAAGAAgAAAAhAGknmDbh&#10;AAAACwEAAA8AAABkcnMvZG93bnJldi54bWxMj01rwkAQhu+F/odlhN5086FFYzYi0vYkBbVQeluT&#10;MQlmZ0N2TeK/73hqbzPMwzvPm25G04geO1dbUhDOAhBIuS1qKhV8nd6nSxDOayp0YwkV3NHBJnt+&#10;SnVS2IEO2B99KTiEXKIVVN63iZQur9BoN7MtEt8utjPa89qVsuj0wOGmkVEQvEqja+IPlW5xV2F+&#10;Pd6Mgo9BD9s4fOv318vu/nNafH7vQ1TqZTJu1yA8jv4Phoc+q0PGTmd7o8KJRsF0uQgZ5WEVzUE8&#10;iHkccZuzgihegcxS+b9D9gsAAP//AwBQSwECLQAUAAYACAAAACEAtoM4kv4AAADhAQAAEwAAAAAA&#10;AAAAAAAAAAAAAAAAW0NvbnRlbnRfVHlwZXNdLnhtbFBLAQItABQABgAIAAAAIQA4/SH/1gAAAJQB&#10;AAALAAAAAAAAAAAAAAAAAC8BAABfcmVscy8ucmVsc1BLAQItABQABgAIAAAAIQCrvbTJegQAAK0Q&#10;AAAOAAAAAAAAAAAAAAAAAC4CAABkcnMvZTJvRG9jLnhtbFBLAQItABQABgAIAAAAIQBpJ5g24QAA&#10;AAsBAAAPAAAAAAAAAAAAAAAAANQGAABkcnMvZG93bnJldi54bWxQSwUGAAAAAAQABADzAAAA4gcA&#10;AAAA&#10;">
              <v:rect id="Rectangle 19" o:spid="_x0000_s1029" style="position:absolute;width:77590;height:7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s7vwgAAANsAAAAPAAAAZHJzL2Rvd25yZXYueG1sRE9Na8JA&#10;EL0X+h+WKfRWNwotNrqKCqWBXtKkgscxO2aD2dmQ3Zr037tCwds83ucs16NtxYV63zhWMJ0kIIgr&#10;pxuuFfyUHy9zED4ga2wdk4I/8rBePT4sMdVu4G+6FKEWMYR9igpMCF0qpa8MWfQT1xFH7uR6iyHC&#10;vpa6xyGG21bOkuRNWmw4NhjsaGeoOhe/VsHnl3k9ZgdTJnzM9/PD1u9CXin1/DRuFiACjeEu/ndn&#10;Os5/h9sv8QC5ugIAAP//AwBQSwECLQAUAAYACAAAACEA2+H2y+4AAACFAQAAEwAAAAAAAAAAAAAA&#10;AAAAAAAAW0NvbnRlbnRfVHlwZXNdLnhtbFBLAQItABQABgAIAAAAIQBa9CxbvwAAABUBAAALAAAA&#10;AAAAAAAAAAAAAB8BAABfcmVscy8ucmVsc1BLAQItABQABgAIAAAAIQB0Vs7vwgAAANsAAAAPAAAA&#10;AAAAAAAAAAAAAAcCAABkcnMvZG93bnJldi54bWxQSwUGAAAAAAMAAwC3AAAA9gIAAAAA&#10;" fillcolor="#ebebeb" stroked="f" strokeweight="1pt"/>
              <v:shape id="Freeform: Shape 22" o:spid="_x0000_s1030" style="position:absolute;left:61835;top:1901;width:0;height:3594;visibility:visible;mso-wrap-style:square;v-text-anchor:middle" coordsize="0,155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FqwQAAANsAAAAPAAAAZHJzL2Rvd25yZXYueG1sRI/BisJA&#10;EETvC/7D0IK3dWIOi0RHUUHYq7oi3ppMm0TTPSEzmujX7ywseCyq6hU1X/Zcqwe1vnJiYDJOQJHk&#10;zlZSGPg5bD+noHxAsVg7IQNP8rBcDD7mmFnXyY4e+1CoCBGfoYEyhCbT2uclMfqxa0iid3EtY4iy&#10;LbRtsYtwrnWaJF+asZK4UGJDm5Ly2/7OBqbJ4cyvyW79vB79sXMdn9bIxoyG/WoGKlAf3uH/9rc1&#10;kKbw9yX+AL34BQAA//8DAFBLAQItABQABgAIAAAAIQDb4fbL7gAAAIUBAAATAAAAAAAAAAAAAAAA&#10;AAAAAABbQ29udGVudF9UeXBlc10ueG1sUEsBAi0AFAAGAAgAAAAhAFr0LFu/AAAAFQEAAAsAAAAA&#10;AAAAAAAAAAAAHwEAAF9yZWxzLy5yZWxzUEsBAi0AFAAGAAgAAAAhANeH8WrBAAAA2wAAAA8AAAAA&#10;AAAAAAAAAAAABwIAAGRycy9kb3ducmV2LnhtbFBLBQYAAAAAAwADALcAAAD1AgAAAAA=&#10;" path="m,l,1552448e" filled="f" strokecolor="windowText">
                <v:stroke joinstyle="miter"/>
                <v:path arrowok="t" o:connecttype="custom" o:connectlocs="0,0;0,359410" o:connectangles="0,0"/>
              </v:shape>
              <v:shapetype id="_x0000_t202" coordsize="21600,21600" o:spt="202" path="m,l,21600r21600,l21600,xe">
                <v:stroke joinstyle="miter"/>
                <v:path gradientshapeok="t" o:connecttype="rect"/>
              </v:shapetype>
              <v:shape id="Text Box 11" o:spid="_x0000_s1031" type="#_x0000_t202" style="position:absolute;left:62921;top:3078;width:33465;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PLRwwAAANsAAAAPAAAAZHJzL2Rvd25yZXYueG1sRE9NS8NA&#10;EL0L/odlCt7sJj2IpN0WsS30oFZbBb2N2TEJZmfD7jRN/323IHibx/uc2WJwreopxMazgXycgSIu&#10;vW24MvC+X9/eg4qCbLH1TAZOFGExv76aYWH9kd+o30mlUgjHAg3UIl2hdSxrchjHviNO3I8PDiXB&#10;UGkb8JjCXasnWXanHTacGmrs6LGm8nd3cAbazxievjP56pfVs7xu9eFjlb8YczMaHqaghAb5F/+5&#10;NzbNz+HySzpAz88AAAD//wMAUEsBAi0AFAAGAAgAAAAhANvh9svuAAAAhQEAABMAAAAAAAAAAAAA&#10;AAAAAAAAAFtDb250ZW50X1R5cGVzXS54bWxQSwECLQAUAAYACAAAACEAWvQsW78AAAAVAQAACwAA&#10;AAAAAAAAAAAAAAAfAQAAX3JlbHMvLnJlbHNQSwECLQAUAAYACAAAACEAg9zy0cMAAADbAAAADwAA&#10;AAAAAAAAAAAAAAAHAgAAZHJzL2Rvd25yZXYueG1sUEsFBgAAAAADAAMAtwAAAPcCAAAAAA==&#10;" filled="f" stroked="f" strokeweight=".5pt">
                <v:textbox inset="0,0,0,0">
                  <w:txbxContent>
                    <w:p w14:paraId="5F12186C" w14:textId="77777777" w:rsidR="0066025D" w:rsidRPr="004D47D4" w:rsidRDefault="0066025D" w:rsidP="0066025D">
                      <w:pPr>
                        <w:pStyle w:val="FootnoteText"/>
                      </w:pPr>
                      <w:r>
                        <w:t>health.nsw.gov.au</w:t>
                      </w:r>
                    </w:p>
                  </w:txbxContent>
                </v:textbox>
              </v:shape>
              <v:shape id="Text Box 33" o:spid="_x0000_s1032" type="#_x0000_t202" style="position:absolute;left:6790;top:3078;width:33464;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5VdxQAAANsAAAAPAAAAZHJzL2Rvd25yZXYueG1sRI9fa8JA&#10;EMTfC36HYwXf6sUK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X95VdxQAAANsAAAAP&#10;AAAAAAAAAAAAAAAAAAcCAABkcnMvZG93bnJldi54bWxQSwUGAAAAAAMAAwC3AAAA+QIAAAAA&#10;" filled="f" stroked="f" strokeweight=".5pt">
                <v:textbox inset="0,0,0,0">
                  <w:txbxContent>
                    <w:p w14:paraId="3042E085" w14:textId="2D5C5736" w:rsidR="0066025D" w:rsidRPr="004D47D4" w:rsidRDefault="0066025D" w:rsidP="0066025D">
                      <w:pPr>
                        <w:pStyle w:val="FootnoteText"/>
                      </w:pPr>
                      <w:r w:rsidRPr="004D47D4">
                        <w:t>© NSW Ministry of Health.</w:t>
                      </w:r>
                      <w:r w:rsidR="008E211A">
                        <w:t xml:space="preserve"> </w:t>
                      </w:r>
                      <w:r w:rsidR="008E211A" w:rsidRPr="008E211A">
                        <w:rPr>
                          <w:lang w:val="en-AU"/>
                        </w:rPr>
                        <w:t>SHPN (HSP) 250037</w:t>
                      </w:r>
                    </w:p>
                  </w:txbxContent>
                </v:textbox>
              </v:shap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FFDC" w14:textId="77777777" w:rsidR="001F179E" w:rsidRDefault="002D11C0" w:rsidP="001F179E">
    <w:pPr>
      <w:pStyle w:val="Footer"/>
      <w:pBdr>
        <w:top w:val="single" w:sz="4" w:space="31" w:color="22272B" w:themeColor="text1"/>
      </w:pBdr>
    </w:pPr>
    <w:r>
      <w:rPr>
        <w:noProof/>
      </w:rPr>
      <mc:AlternateContent>
        <mc:Choice Requires="wpg">
          <w:drawing>
            <wp:anchor distT="0" distB="0" distL="114300" distR="114300" simplePos="0" relativeHeight="251658241" behindDoc="0" locked="0" layoutInCell="1" allowOverlap="1" wp14:anchorId="3D6EA537" wp14:editId="58C4F350">
              <wp:simplePos x="0" y="0"/>
              <wp:positionH relativeFrom="column">
                <wp:posOffset>-603995</wp:posOffset>
              </wp:positionH>
              <wp:positionV relativeFrom="paragraph">
                <wp:posOffset>-241357</wp:posOffset>
              </wp:positionV>
              <wp:extent cx="9638608" cy="738505"/>
              <wp:effectExtent l="0" t="0" r="1270" b="4445"/>
              <wp:wrapNone/>
              <wp:docPr id="63" name="Group 63"/>
              <wp:cNvGraphicFramePr/>
              <a:graphic xmlns:a="http://schemas.openxmlformats.org/drawingml/2006/main">
                <a:graphicData uri="http://schemas.microsoft.com/office/word/2010/wordprocessingGroup">
                  <wpg:wgp>
                    <wpg:cNvGrpSpPr/>
                    <wpg:grpSpPr>
                      <a:xfrm>
                        <a:off x="0" y="0"/>
                        <a:ext cx="9638608" cy="738505"/>
                        <a:chOff x="0" y="0"/>
                        <a:chExt cx="9638608" cy="738505"/>
                      </a:xfrm>
                    </wpg:grpSpPr>
                    <wps:wsp>
                      <wps:cNvPr id="64" name="Rectangle 64"/>
                      <wps:cNvSpPr/>
                      <wps:spPr>
                        <a:xfrm>
                          <a:off x="0" y="0"/>
                          <a:ext cx="7759065" cy="738505"/>
                        </a:xfrm>
                        <a:prstGeom prst="rect">
                          <a:avLst/>
                        </a:prstGeom>
                        <a:solidFill>
                          <a:srgbClr val="EBEBEB"/>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Freeform: Shape 65"/>
                      <wps:cNvSpPr/>
                      <wps:spPr>
                        <a:xfrm>
                          <a:off x="6183517" y="190123"/>
                          <a:ext cx="0" cy="359410"/>
                        </a:xfrm>
                        <a:custGeom>
                          <a:avLst/>
                          <a:gdLst>
                            <a:gd name="connsiteX0" fmla="*/ 0 w 0"/>
                            <a:gd name="connsiteY0" fmla="*/ 0 h 1552448"/>
                            <a:gd name="connsiteX1" fmla="*/ 0 w 0"/>
                            <a:gd name="connsiteY1" fmla="*/ 1552448 h 1552448"/>
                          </a:gdLst>
                          <a:ahLst/>
                          <a:cxnLst>
                            <a:cxn ang="0">
                              <a:pos x="connsiteX0" y="connsiteY0"/>
                            </a:cxn>
                            <a:cxn ang="0">
                              <a:pos x="connsiteX1" y="connsiteY1"/>
                            </a:cxn>
                          </a:cxnLst>
                          <a:rect l="l" t="t" r="r" b="b"/>
                          <a:pathLst>
                            <a:path h="1552448">
                              <a:moveTo>
                                <a:pt x="0" y="0"/>
                              </a:moveTo>
                              <a:lnTo>
                                <a:pt x="0" y="1552448"/>
                              </a:lnTo>
                            </a:path>
                          </a:pathLst>
                        </a:cu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Text Box 66"/>
                      <wps:cNvSpPr txBox="1"/>
                      <wps:spPr>
                        <a:xfrm>
                          <a:off x="6292158" y="307818"/>
                          <a:ext cx="3346450" cy="125095"/>
                        </a:xfrm>
                        <a:prstGeom prst="rect">
                          <a:avLst/>
                        </a:prstGeom>
                        <a:noFill/>
                        <a:ln w="6350">
                          <a:noFill/>
                        </a:ln>
                      </wps:spPr>
                      <wps:txbx>
                        <w:txbxContent>
                          <w:p w14:paraId="24B89557" w14:textId="77777777" w:rsidR="006E504E" w:rsidRPr="00B3387E" w:rsidRDefault="006E504E" w:rsidP="0066025D">
                            <w:pPr>
                              <w:rPr>
                                <w:sz w:val="14"/>
                                <w:szCs w:val="14"/>
                              </w:rPr>
                            </w:pPr>
                            <w:r w:rsidRPr="00B3387E">
                              <w:rPr>
                                <w:sz w:val="14"/>
                                <w:szCs w:val="14"/>
                              </w:rPr>
                              <w:t>health.nsw.gov.au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Text Box 67"/>
                      <wps:cNvSpPr txBox="1"/>
                      <wps:spPr>
                        <a:xfrm>
                          <a:off x="679010" y="307818"/>
                          <a:ext cx="3346450" cy="125095"/>
                        </a:xfrm>
                        <a:prstGeom prst="rect">
                          <a:avLst/>
                        </a:prstGeom>
                        <a:noFill/>
                        <a:ln w="6350">
                          <a:noFill/>
                        </a:ln>
                      </wps:spPr>
                      <wps:txbx>
                        <w:txbxContent>
                          <w:p w14:paraId="10BDDFBF" w14:textId="5D5BBEF8" w:rsidR="006E504E" w:rsidRPr="006E504E" w:rsidRDefault="006E504E" w:rsidP="0066025D">
                            <w:pPr>
                              <w:rPr>
                                <w:sz w:val="14"/>
                                <w:szCs w:val="14"/>
                              </w:rPr>
                            </w:pPr>
                            <w:r w:rsidRPr="006E504E">
                              <w:rPr>
                                <w:sz w:val="14"/>
                                <w:szCs w:val="14"/>
                              </w:rPr>
                              <w:t>© NSW Ministry of Health.</w:t>
                            </w:r>
                            <w:r w:rsidR="008E211A">
                              <w:rPr>
                                <w:sz w:val="14"/>
                                <w:szCs w:val="14"/>
                              </w:rPr>
                              <w:t xml:space="preserve"> </w:t>
                            </w:r>
                            <w:r w:rsidR="008E211A" w:rsidRPr="008E211A">
                              <w:rPr>
                                <w:sz w:val="14"/>
                                <w:szCs w:val="14"/>
                              </w:rPr>
                              <w:t>SHPN (HSP) 250037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D6EA537" id="Group 63" o:spid="_x0000_s1043" style="position:absolute;margin-left:-47.55pt;margin-top:-19pt;width:758.95pt;height:58.15pt;z-index:251658241" coordsize="96386,7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ib7gQQAALQQAAAOAAAAZHJzL2Uyb0RvYy54bWzsWNtu4zYQfS/QfyD0WKCxZFuyLcRZZJNN&#10;UCDYDZoU2z7S1BWQSJWkY6df3zOkZDvOts2mwBZtNwEUXmeGR2cORzl9s20b9pBrUyu5DKKTMGC5&#10;FCqrZbkMfrq/+n4eMGO5zHijZL4MHnMTvDn79pvTTZfmY1WpJss1gxFp0k23DCpru3Q0MqLKW25O&#10;VJdLTBZKt9yiq8tRpvkG1ttmNA7DZLRROuu0ErkxGL30k8GZs18UubAfisLkljXLALFZ99TuuaLn&#10;6OyUp6XmXVWLPgz+iihaXks43Zm65Jazta6fmWproZVRhT0Rqh2poqhF7s6A00Th0WmutVp37ixl&#10;uim7HUyA9ginV5sV7x+udXfX3WogselKYOF6dJZtoVv6iyjZ1kH2uIMs31omMLhIJvMkxEsWmJtN&#10;5nEYe0xFBeCfbRPVuz/fOBrcjp4Es+lAD7NHwPw9BO4q3uUOWJMCgVvN6mwZJNOASd6CpT+CN1yW&#10;Tc4w5oBx63YwmdQAsZdiNJvFizCJjzHaHZWnnTb2Olcto8Yy0HDv2MQfboyFfywdlpBTo5o6u6qb&#10;xnV0ubpoNHvgoPi7t/RLIWPLk2WNZBsk6HgWIg0ER6oVDbdoth2ObmQZMN6UyGFhtfMtFXmAJe/7&#10;kpvK+3Bm/Utua4vsbep2GcxD+uk9N5K25S7/+hPQG/SgUWulskegrpVPSNOJqxpHv+HG3nKNDESQ&#10;UBX7AY+iUYhc9a2AVUr/9qlxWg9aYDZgG2Q0TvXrmus8YM0PEoRZRNMpSYDrTOPZGB19OLM6nJHr&#10;9kIB0Qj61QnXpPW2GZqFVu1HiM85ecUUlwK+PX5958J6pYF8ifz83C1D2nfc3si7TpDxAd777Ueu&#10;u/79W2TXezWQlKdHNPBraadU52uritpxZI8r3n6fMJTTXyJzQG6fOVc6z0mtU+bCZ6D95+RPEs0n&#10;cTQLGNQkWoTReOKJNsgNcCahmcSLaTSQbZApsfZJRMAMiEGQMxCQhsqsD1EoKQ2I+zOMFW0Dsn03&#10;YiHbsOE2OF74y9OFFYvieDydzn1oz+2CMi+ze7iwt8meWEcS7+Lnlc8knoqt7M+EFqiG6yD0RFKG&#10;FPfwgABr6OIYXhewiwD5i80I7nBzdLgZce2DILWi67Vx1yskBaTXAcP1uvIIge8UO/mkJqvwbnsE&#10;aaxFat8rN2uPLgz42c828vmqwY4/mF+BTeTGq+bgmiI+4MeBuHlhXMRjEugX6KKTv534Ppqd9qIq&#10;ydTmHlSF4kDIMIEXcyiLT7aSoH8VVVLOr6L66XIkGUSVOMXeqi1LEsooknRULVSNMLvFOF0k/fgf&#10;1CXJeDGOYpRpJJ7hbB714jXo6mQyTaZxr67ROA4XTreRNYO6DvXHC0uUZwmWTGCeknw3A+NUJ7ir&#10;al8Z2O1q66oxp/z7O+3L1gpAwtcJRE9XFqDh6wM0Xl0bQBl8mfD/qQxwl/vKYE/i2UDWzyXxDBUB&#10;4P/3cHj38fBP1LtA6j/PYfeViE9jd9n3n/H07X3YdxKz/2fD2e8AAAD//wMAUEsDBBQABgAIAAAA&#10;IQDNBPE34gAAAAsBAAAPAAAAZHJzL2Rvd25yZXYueG1sTI9NS8NAEIbvgv9hGcFbu/mwmsZsSinq&#10;qQi2gvQ2TaZJaHY3ZLdJ+u+dnvQ2wzy887zZatKtGKh3jTUKwnkAgkxhy8ZUCr7377MEhPNoSmyt&#10;IQVXcrDK7+8yTEs7mi8adr4SHGJcigpq77tUSlfUpNHNbUeGbyfba/S89pUsexw5XLcyCoJnqbEx&#10;/KHGjjY1FefdRSv4GHFcx+HbsD2fNtfDfvH5sw1JqceHaf0KwtPk/2C46bM65Ox0tBdTOtEqmC0X&#10;IaM8xAmXuhFPUcRtjgpekhhknsn/HfJfAAAA//8DAFBLAQItABQABgAIAAAAIQC2gziS/gAAAOEB&#10;AAATAAAAAAAAAAAAAAAAAAAAAABbQ29udGVudF9UeXBlc10ueG1sUEsBAi0AFAAGAAgAAAAhADj9&#10;If/WAAAAlAEAAAsAAAAAAAAAAAAAAAAALwEAAF9yZWxzLy5yZWxzUEsBAi0AFAAGAAgAAAAhAGCO&#10;JvuBBAAAtBAAAA4AAAAAAAAAAAAAAAAALgIAAGRycy9lMm9Eb2MueG1sUEsBAi0AFAAGAAgAAAAh&#10;AM0E8TfiAAAACwEAAA8AAAAAAAAAAAAAAAAA2wYAAGRycy9kb3ducmV2LnhtbFBLBQYAAAAABAAE&#10;APMAAADqBwAAAAA=&#10;">
              <v:rect id="Rectangle 64" o:spid="_x0000_s1044" style="position:absolute;width:77590;height:7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RIMwgAAANsAAAAPAAAAZHJzL2Rvd25yZXYueG1sRI9Pi8Iw&#10;FMTvgt8hPGFvmioqUo2iwqLgxT8reHw2z6bYvJQmq91vbwRhj8PM/IaZLRpbigfVvnCsoN9LQBBn&#10;ThecK/g5fXcnIHxA1lg6JgV/5GExb7dmmGr35AM9jiEXEcI+RQUmhCqV0meGLPqeq4ijd3O1xRBl&#10;nUtd4zPCbSkHSTKWFguOCwYrWhvK7sdfq2CzM6Pr9mJOCV/358ll5ddhnyn11WmWUxCBmvAf/rS3&#10;WsF4CO8v8QfI+QsAAP//AwBQSwECLQAUAAYACAAAACEA2+H2y+4AAACFAQAAEwAAAAAAAAAAAAAA&#10;AAAAAAAAW0NvbnRlbnRfVHlwZXNdLnhtbFBLAQItABQABgAIAAAAIQBa9CxbvwAAABUBAAALAAAA&#10;AAAAAAAAAAAAAB8BAABfcmVscy8ucmVsc1BLAQItABQABgAIAAAAIQDCURIMwgAAANsAAAAPAAAA&#10;AAAAAAAAAAAAAAcCAABkcnMvZG93bnJldi54bWxQSwUGAAAAAAMAAwC3AAAA9gIAAAAA&#10;" fillcolor="#ebebeb" stroked="f" strokeweight="1pt"/>
              <v:shape id="Freeform: Shape 65" o:spid="_x0000_s1045" style="position:absolute;left:61835;top:1901;width:0;height:3594;visibility:visible;mso-wrap-style:square;v-text-anchor:middle" coordsize="0,155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DewQAAANsAAAAPAAAAZHJzL2Rvd25yZXYueG1sRI/BisJA&#10;EETvwv7D0AvedKKgSNZR1gXBq7oi3ppMbxJN94TMaKJf7wjCHouqekXNlx1X6kaNL50YGA0TUCSZ&#10;s6XkBn7368EMlA8oFisnZOBOHpaLj94cU+ta2dJtF3IVIeJTNFCEUKda+6wgRj90NUn0/lzDGKJs&#10;cm0bbCOcKz1OkqlmLCUuFFjTT0HZZXdlA7Nkf+LHaLu6nw/+0LqWjytkY/qf3fcXqEBd+A+/2xtr&#10;YDqB15f4A/TiCQAA//8DAFBLAQItABQABgAIAAAAIQDb4fbL7gAAAIUBAAATAAAAAAAAAAAAAAAA&#10;AAAAAABbQ29udGVudF9UeXBlc10ueG1sUEsBAi0AFAAGAAgAAAAhAFr0LFu/AAAAFQEAAAsAAAAA&#10;AAAAAAAAAAAAHwEAAF9yZWxzLy5yZWxzUEsBAi0AFAAGAAgAAAAhAM4E0N7BAAAA2wAAAA8AAAAA&#10;AAAAAAAAAAAABwIAAGRycy9kb3ducmV2LnhtbFBLBQYAAAAAAwADALcAAAD1AgAAAAA=&#10;" path="m,l,1552448e" filled="f" strokecolor="windowText">
                <v:stroke joinstyle="miter"/>
                <v:path arrowok="t" o:connecttype="custom" o:connectlocs="0,0;0,359410" o:connectangles="0,0"/>
              </v:shape>
              <v:shapetype id="_x0000_t202" coordsize="21600,21600" o:spt="202" path="m,l,21600r21600,l21600,xe">
                <v:stroke joinstyle="miter"/>
                <v:path gradientshapeok="t" o:connecttype="rect"/>
              </v:shapetype>
              <v:shape id="Text Box 66" o:spid="_x0000_s1046" type="#_x0000_t202" style="position:absolute;left:62921;top:3078;width:33465;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24B89557" w14:textId="77777777" w:rsidR="006E504E" w:rsidRPr="00B3387E" w:rsidRDefault="006E504E" w:rsidP="0066025D">
                      <w:pPr>
                        <w:rPr>
                          <w:sz w:val="14"/>
                          <w:szCs w:val="14"/>
                        </w:rPr>
                      </w:pPr>
                      <w:r w:rsidRPr="00B3387E">
                        <w:rPr>
                          <w:sz w:val="14"/>
                          <w:szCs w:val="14"/>
                        </w:rPr>
                        <w:t>health.nsw.gov.au</w:t>
                      </w:r>
                    </w:p>
                  </w:txbxContent>
                </v:textbox>
              </v:shape>
              <v:shape id="Text Box 67" o:spid="_x0000_s1047" type="#_x0000_t202" style="position:absolute;left:6790;top:3078;width:33464;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0BDDFBF" w14:textId="5D5BBEF8" w:rsidR="006E504E" w:rsidRPr="006E504E" w:rsidRDefault="006E504E" w:rsidP="0066025D">
                      <w:pPr>
                        <w:rPr>
                          <w:sz w:val="14"/>
                          <w:szCs w:val="14"/>
                        </w:rPr>
                      </w:pPr>
                      <w:r w:rsidRPr="006E504E">
                        <w:rPr>
                          <w:sz w:val="14"/>
                          <w:szCs w:val="14"/>
                        </w:rPr>
                        <w:t>© NSW Ministry of Health.</w:t>
                      </w:r>
                      <w:r w:rsidR="008E211A">
                        <w:rPr>
                          <w:sz w:val="14"/>
                          <w:szCs w:val="14"/>
                        </w:rPr>
                        <w:t xml:space="preserve"> </w:t>
                      </w:r>
                      <w:r w:rsidR="008E211A" w:rsidRPr="008E211A">
                        <w:rPr>
                          <w:sz w:val="14"/>
                          <w:szCs w:val="14"/>
                        </w:rPr>
                        <w:t>SHPN (HSP) 250037</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75480" w14:textId="77777777" w:rsidR="00CC3601" w:rsidRPr="005250D8" w:rsidRDefault="00CC3601" w:rsidP="004F215D">
      <w:pPr>
        <w:pStyle w:val="Footer"/>
      </w:pPr>
    </w:p>
    <w:p w14:paraId="4081BA6C" w14:textId="77777777" w:rsidR="00CC3601" w:rsidRDefault="00CC3601"/>
    <w:p w14:paraId="4BD987E4" w14:textId="77777777" w:rsidR="00CC3601" w:rsidRDefault="00CC3601"/>
  </w:footnote>
  <w:footnote w:type="continuationSeparator" w:id="0">
    <w:p w14:paraId="56EF71C8" w14:textId="77777777" w:rsidR="00CC3601" w:rsidRDefault="00CC3601" w:rsidP="00D41211">
      <w:r>
        <w:continuationSeparator/>
      </w:r>
    </w:p>
    <w:p w14:paraId="3AECE723" w14:textId="77777777" w:rsidR="00CC3601" w:rsidRDefault="00CC3601"/>
    <w:p w14:paraId="2D6C0F9E" w14:textId="77777777" w:rsidR="00CC3601" w:rsidRDefault="00CC3601"/>
  </w:footnote>
  <w:footnote w:type="continuationNotice" w:id="1">
    <w:p w14:paraId="057DC5C4" w14:textId="77777777" w:rsidR="00CC3601" w:rsidRDefault="00CC36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FD4CE" w14:textId="77777777" w:rsidR="002D11C0" w:rsidRDefault="002D11C0" w:rsidP="002D11C0">
    <w:pPr>
      <w:pStyle w:val="Header"/>
      <w:spacing w:after="0"/>
    </w:pPr>
    <w:r>
      <mc:AlternateContent>
        <mc:Choice Requires="wpg">
          <w:drawing>
            <wp:anchor distT="0" distB="0" distL="114300" distR="114300" simplePos="0" relativeHeight="251658240" behindDoc="0" locked="0" layoutInCell="1" allowOverlap="1" wp14:anchorId="0CC6C428" wp14:editId="405FFCB6">
              <wp:simplePos x="0" y="0"/>
              <wp:positionH relativeFrom="page">
                <wp:posOffset>0</wp:posOffset>
              </wp:positionH>
              <wp:positionV relativeFrom="page">
                <wp:posOffset>-966</wp:posOffset>
              </wp:positionV>
              <wp:extent cx="7757795" cy="2379345"/>
              <wp:effectExtent l="0" t="0" r="0" b="1905"/>
              <wp:wrapNone/>
              <wp:docPr id="53" name="Group 53"/>
              <wp:cNvGraphicFramePr/>
              <a:graphic xmlns:a="http://schemas.openxmlformats.org/drawingml/2006/main">
                <a:graphicData uri="http://schemas.microsoft.com/office/word/2010/wordprocessingGroup">
                  <wpg:wgp>
                    <wpg:cNvGrpSpPr/>
                    <wpg:grpSpPr>
                      <a:xfrm>
                        <a:off x="0" y="0"/>
                        <a:ext cx="7757795" cy="2379345"/>
                        <a:chOff x="0" y="0"/>
                        <a:chExt cx="7759065" cy="2379980"/>
                      </a:xfrm>
                    </wpg:grpSpPr>
                    <wpg:grpSp>
                      <wpg:cNvPr id="54" name="Group 54"/>
                      <wpg:cNvGrpSpPr/>
                      <wpg:grpSpPr>
                        <a:xfrm>
                          <a:off x="0" y="0"/>
                          <a:ext cx="7759065" cy="2379980"/>
                          <a:chOff x="0" y="0"/>
                          <a:chExt cx="7759065" cy="2379980"/>
                        </a:xfrm>
                      </wpg:grpSpPr>
                      <wpg:grpSp>
                        <wpg:cNvPr id="55" name="Group 55"/>
                        <wpg:cNvGrpSpPr/>
                        <wpg:grpSpPr>
                          <a:xfrm>
                            <a:off x="0" y="0"/>
                            <a:ext cx="7759065" cy="2379980"/>
                            <a:chOff x="0" y="0"/>
                            <a:chExt cx="7759065" cy="2379980"/>
                          </a:xfrm>
                        </wpg:grpSpPr>
                        <wpg:grpSp>
                          <wpg:cNvPr id="56" name="Group 56"/>
                          <wpg:cNvGrpSpPr/>
                          <wpg:grpSpPr>
                            <a:xfrm>
                              <a:off x="0" y="0"/>
                              <a:ext cx="7759065" cy="2379980"/>
                              <a:chOff x="0" y="0"/>
                              <a:chExt cx="7759065" cy="2379980"/>
                            </a:xfrm>
                          </wpg:grpSpPr>
                          <wps:wsp>
                            <wps:cNvPr id="57" name="Rectangle 57"/>
                            <wps:cNvSpPr/>
                            <wps:spPr>
                              <a:xfrm>
                                <a:off x="0" y="0"/>
                                <a:ext cx="7759065" cy="1840260"/>
                              </a:xfrm>
                              <a:prstGeom prst="rect">
                                <a:avLst/>
                              </a:prstGeom>
                              <a:solidFill>
                                <a:schemeClr val="accent2"/>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0" y="1835150"/>
                                <a:ext cx="7759065" cy="544830"/>
                              </a:xfrm>
                              <a:prstGeom prst="rect">
                                <a:avLst/>
                              </a:prstGeom>
                              <a:solidFill>
                                <a:schemeClr val="bg2"/>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59" name="Picture 59"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6407150" y="304800"/>
                              <a:ext cx="607695" cy="661670"/>
                            </a:xfrm>
                            <a:prstGeom prst="rect">
                              <a:avLst/>
                            </a:prstGeom>
                          </pic:spPr>
                        </pic:pic>
                      </wpg:grpSp>
                      <wps:wsp>
                        <wps:cNvPr id="60" name="Straight Connector 60"/>
                        <wps:cNvCnPr/>
                        <wps:spPr>
                          <a:xfrm flipV="1">
                            <a:off x="406987" y="332990"/>
                            <a:ext cx="0" cy="1558136"/>
                          </a:xfrm>
                          <a:prstGeom prst="line">
                            <a:avLst/>
                          </a:prstGeom>
                          <a:ln w="9525"/>
                          <a:effectLst/>
                        </wps:spPr>
                        <wps:style>
                          <a:lnRef idx="2">
                            <a:schemeClr val="accent1"/>
                          </a:lnRef>
                          <a:fillRef idx="0">
                            <a:schemeClr val="accent1"/>
                          </a:fillRef>
                          <a:effectRef idx="1">
                            <a:schemeClr val="accent1"/>
                          </a:effectRef>
                          <a:fontRef idx="minor">
                            <a:schemeClr val="tx1"/>
                          </a:fontRef>
                        </wps:style>
                        <wps:bodyPr/>
                      </wps:wsp>
                      <wps:wsp>
                        <wps:cNvPr id="61" name="Straight Connector 61"/>
                        <wps:cNvCnPr/>
                        <wps:spPr>
                          <a:xfrm flipV="1">
                            <a:off x="6184092" y="332990"/>
                            <a:ext cx="0" cy="1558136"/>
                          </a:xfrm>
                          <a:prstGeom prst="line">
                            <a:avLst/>
                          </a:prstGeom>
                          <a:ln w="9525"/>
                          <a:effectLst/>
                        </wps:spPr>
                        <wps:style>
                          <a:lnRef idx="2">
                            <a:schemeClr val="accent1"/>
                          </a:lnRef>
                          <a:fillRef idx="0">
                            <a:schemeClr val="accent1"/>
                          </a:fillRef>
                          <a:effectRef idx="1">
                            <a:schemeClr val="accent1"/>
                          </a:effectRef>
                          <a:fontRef idx="minor">
                            <a:schemeClr val="tx1"/>
                          </a:fontRef>
                        </wps:style>
                        <wps:bodyPr/>
                      </wps:wsp>
                    </wpg:grpSp>
                    <wps:wsp>
                      <wps:cNvPr id="62" name="Text Box 62"/>
                      <wps:cNvSpPr txBox="1"/>
                      <wps:spPr>
                        <a:xfrm>
                          <a:off x="539094" y="311830"/>
                          <a:ext cx="1636663" cy="210876"/>
                        </a:xfrm>
                        <a:prstGeom prst="rect">
                          <a:avLst/>
                        </a:prstGeom>
                        <a:noFill/>
                        <a:ln w="6350">
                          <a:noFill/>
                        </a:ln>
                      </wps:spPr>
                      <wps:txbx>
                        <w:txbxContent>
                          <w:p w14:paraId="34F27635" w14:textId="77777777" w:rsidR="006E504E" w:rsidRPr="007D4ACA" w:rsidRDefault="006E504E" w:rsidP="00012CB4">
                            <w:pPr>
                              <w:rPr>
                                <w:b/>
                                <w:bCs/>
                                <w:color w:val="002664" w:themeColor="accent1"/>
                                <w:sz w:val="28"/>
                                <w:szCs w:val="32"/>
                              </w:rPr>
                            </w:pPr>
                            <w:r w:rsidRPr="007D4ACA">
                              <w:rPr>
                                <w:b/>
                                <w:bCs/>
                                <w:color w:val="002664" w:themeColor="accent1"/>
                                <w:sz w:val="28"/>
                                <w:szCs w:val="32"/>
                              </w:rPr>
                              <w:t>NSW Health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CC6C428" id="Group 53" o:spid="_x0000_s1033" style="position:absolute;margin-left:0;margin-top:-.1pt;width:610.85pt;height:187.35pt;z-index:251658240;mso-position-horizontal-relative:page;mso-position-vertical-relative:page" coordsize="77590,237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SAhtnwUAAPgVAAAOAAAAZHJzL2Uyb0RvYy54bWzsWFtv2zYUfh+w/0Bo&#10;wN5ayzf5sjhFlixFgaANmm59pmnKFiqRGknHzn79vkNSsuOkzZp22QUtUIcUL+eic77vHB292FYl&#10;u5bGFlrNku7zNGFSCb0o1HKW/Pru/Nk4YdZxteClVnKW3EibvDj+/rujTT2VPb3S5UIahkuUnW7q&#10;WbJyrp52OlasZMXtc11LhcVcm4o7TM2yszB8g9urstNL06yz0WZRGy2ktXh6FhaTY39/nkvh3uS5&#10;lY6VswS6Of9r/O+cfjvHR3y6NLxeFSKqwR+hRcULBaHtVWfccbY2xZ2rqkIYbXXungtddXSeF0J6&#10;G2BNNz2w5qXR69rbspxulnXrJrj2wE+Pvla8vn5p6qv60sATm3oJX/gZ2bLNTUV/oSXbepfdtC6T&#10;W8cEHo5Gw9FoMkyYwFqvP5r0B8PgVLGC5++cE6tfdicnabZ3cjL2r6PTCO7cUqedBDWh96VhxWKW&#10;DAcJU7xCbHl3McyjKV/Btns15NMnsw3uuWWb9y254n9gW3ZgW/YffG8ALbvLS/tleXm14rX06W7p&#10;/TbxPWr89BZoxtWylGw4Cr7y+9rktVOLPP6MzN1Fd3c8SHvZ7fzj09pY91LqitFglhjI9yDHry+s&#10;Q5IhVZstJNXqslicF2XpJ4Tg8rQ07JoDe7kQUrkeqY1Tt3aWim1AHb1RCoAWHCSQl9xhWNVIb6uW&#10;CePlEuwinPHilSYhuCmIP+N2FYT4a0kEn1aFA6+URTVLxin9i5JLRavSM0M0YlM3jqPRXC9u4Hmj&#10;A1XYWpwXsP6CW3fJDbgBSoLv3Bv85KWG5jqOErbS5o/7ntN+hAZWE7YB18Cq39fcyISVrxSCZtId&#10;DIic/GQwHPUwMfsr8/0Vta5ONVzaBbPWwg9pvyubYW509R60eEJSscSVgOzgvzg5dYEDQaxCnpz4&#10;bSCkmrsLdVULurxx77vte27qGAIOuP9aN4HKpweREPbSSaVP1k7nhQ+TnV/x9mmCpCEYf4rsQf0R&#10;EHQve8aPyJ7uuD/sDmPBsMd+uxwaDgbjfhNnDXc2+fEVUmi+/JY+39KnTZ9deXR8VBdiiv+xQMTo&#10;DhE9XEjjlFsTJoVivPpLd1TcfFjXzwJ0FPOiLNyNr8sBH6SUur4sBHESTfY4bdJkJZZJKhviyUJa&#10;AVi60Ev94w/bk5/8zxk9LGqH/oJxQAr6gELwsrxhS6mk4U4uKJub+4M0EEMhLrT4YJnSpyuQpjyx&#10;NeiLgI0o6PZ2P72l6rws6obJaBydAu0OCu97/BqK+jMt1hUoL3QpRoLSYIJdFbUFWE9lNZcLUOqr&#10;hVcIlOiMdGJF2JmD3QitSNG9Ba/lTjEy4SN8nw3SEWEVQ03eTwcgQDIatBdL7ywdZU3NnmXdbPRF&#10;qOX1Cpr4IRTzMB97iScCehQvEeivnOHFcuXYqVYKbtSGhcqGUgcxeKpis9PQfmg4WI73/FvDfLHn&#10;GaTZZIwCjBzZ700mB46ETOp7usPhuNv39WvbvexKowj9ZaGouLvDmVRg0eNQBk2Gvdg/faJGse6m&#10;lOHMW5mjC0Ij1vN3+775sOoKIU8SsJuOhQCLB9OHD8b9dDRo1UoNZcInpbYnvGStXHu4KpQOFd3B&#10;BW7bqJyH/bFsiHbTewxlGmVIC4hx0HbJKKwOkvWzuuSmyIlRE6vxDFVXqCfuCzOvdjzwOWGWUf09&#10;6X2LMwI+H6Jt1ITo/jfF2T7xPk3MITBCzL0jBP9Zb1nmS8EYadQAMrfF80hv9Pwj1DDsT9IJvpgQ&#10;oHVR0x4AWjfrZ1nWj59zuul49ACqPdQT7vVqAeCyPoiJoKBdAWRSV+YTOWhN+rvtfOu/77SW/hOd&#10;GQA+dGUYhI4Mg9CNYfDoTgzdbWjK/vY+zNbUh51/qg/z8YzPi3gFt75f7s/969l9sD3+EwAA//8D&#10;AFBLAwQKAAAAAAAAACEATyDo37t5AAC7eQAAFAAAAGRycy9tZWRpYS9pbWFnZTEucG5niVBORw0K&#10;GgoAAAANSUhEUgAAAScAAAFBCAYAAAA192kGAAAABGdBTUEAALGPC/xhBQAACktpQ0NQc1JHQiBJ&#10;RUM2MTk2Ni0yLjEAAEiJnVNnVFPpFj333vRCS4iAlEtvUhUIIFJCi4BUaaISkgChhBgSQOyIqMCI&#10;oiKCFRkUccDREZCxIoqFQbH3AXkIKOPgKDZU3g/eGn2z5r03b/avvfY5Z53vnH0+AEZgsESahaoB&#10;ZEoV8ogAHzw2Lh4ndwMKVCCBA4BAmC0LifSPAgDg+/Hw7IgAH/gCBODNbUAAAG7YBIbhOPx/UBfK&#10;5AoAJAwApovE2UIApBAAMnIVMgUAMgoA7KR0mQIAJQAAWx4bFw+AagEAO2WSTwMAdtIk9wIAtihT&#10;KgJAowBAJsoUiQDQDgBYl6MUiwCwYAAoypGIcwGwmwBgkqHMlABg7wCAnSkWZAMQGABgohALUwEI&#10;9gDAkEdF8AAIMwEojJSveNJXXCHOUwAA8LJki+WSlFQFbiG0xB1cXbl4oDg3Q6xQ2IQJhOkCuQjn&#10;ZWXKBNLFAJMzAwCARnZEgA/O9+M5O7g6O9s42jp8taj/GvyLiI2L/5c/r8IBAQCE0/VF+7O8rBoA&#10;7hgAtvGLlrQdoGUNgNb9L5rJHgDVQoDmq1/Nw+H78fBUhULmZmeXm5trKxELbYWpX/X5nwl/AV/1&#10;s+X78fDf14P7ipMFygwFHhHggwuzMrKUcjxbJhCKcZs/HvHfLvzzd0yLECeL5WKpUIxHS8S5EmkK&#10;zsuSiiQKSZYUl0j/k4l/s+wPmLxrAGDVfgb2QltQu8oG7JcuILDogCXsAgDkd9+CqdEQBgAxBoOT&#10;dw8AMPmb/x1oGQCg2ZIUHACAFxGFC5XynMkYAQCACDRQBTZogz4YgwXYgCO4gDt4gR/MhlCIgjhY&#10;AEJIhUyQQy4shVVQBCWwEbZCFeyGWqiHRjgCLXACzsIFuALX4BY8gF4YgOcwCm9gHEEQMsJEWIg2&#10;YoCYItaII8JFZiF+SDASgcQhiUgKIkWUyFJkNVKClCNVyF6kHvkeOY6cRS4hPcg9pA8ZRn5DPqAY&#10;ykDZqB5qhtqhXNQbDUKj0PloCroIzUcL0Q1oJVqDHkKb0bPoFfQW2os+R8cwwOgYBzPEbDAuxsNC&#10;sXgsGZNjy7FirAKrwRqxNqwTu4H1YiPYewKJwCLgBBuCOyGQMJcgJCwiLCeUEqoIBwjNhA7CDUIf&#10;YZTwmcgk6hKtiW5EPjGWmELMJRYRK4h1xGPE88RbxAHiGxKJxCGZk1xIgaQ4UhppCamUtJPURDpD&#10;6iH1k8bIZLI22ZrsQQ4lC8gKchF5O/kQ+TT5OnmA/I5CpxhQHCn+lHiKlFJAqaAcpJyiXKcMUsap&#10;alRTqhs1lCqiLqaWUWupbdSr1AHqOE2dZk7zoEXR0miraJW0Rtp52kPaKzqdbkR3pYfTJfSV9Er6&#10;YfpFeh/9PUODYcXgMRIYSsYGxn7GGcY9xismk2nG9GLGMxXMDcx65jnmY+Y7FZaKrQpfRaSyQqVa&#10;pVnlusoLVaqqqaq36gLVfNUK1aOqV1VH1KhqZmo8NYHacrVqteNqd9TG1FnqDuqh6pnqpeoH1S+p&#10;D2mQNcw0/DREGoUa+zTOafSzMJYxi8cSslazalnnWQNsEtuczWensUvY37G72aOaGpozNKM18zSr&#10;NU9q9nIwjhmHz8nglHGOcG5zPkzRm+I9RTxl/ZTGKdenvNWaquWlJdYq1mrSuqX1QRvX9tNO196k&#10;3aL9SIegY6UTrpOrs0vnvM7IVPZU96nCqcVTj0y9r4vqWulG6C7R3afbpTump68XoCfT2653Tm9E&#10;n6PvpZ+mv0X/lP6wActgloHEYIvBaYNnuCbujWfglXgHPmqoaxhoqDTca9htOG5kbjTXqMCoyeiR&#10;Mc2Ya5xsvMW43XjUxMAkxGSpSYPJfVOqKdc01XSbaafpWzNzsxiztWYtZkPmWuZ883zzBvOHFkwL&#10;T4tFFjUWNy1JllzLdMudltesUCsnq1Sraqur1qi1s7XEeqd1zzTiNNdp0mk10+7YMGy8bXJsGmz6&#10;bDm2wbYFti22L+xM7OLtNtl12n22d7LPsK+1f+Cg4TDbocChzeE3RytHoWO1483pzOn+01dMb53+&#10;cob1DPGMXTPuOrGcQpzWOrU7fXJ2cZY7NzoPu5i4JLrscLnDZXPDuKXci65EVx/XFa4nXN+7Obsp&#10;3I64/epu457uftB9aKb5TPHM2pn9HkYeAo+9Hr2z8FmJs/bM6vU09BR41ng+8TL2EnnVeQ16W3qn&#10;eR/yfuFj7yP3OebzlufGW8Y744v5BvgW+3b7afjN9avye+xv5J/i3+A/GuAUsCTgTCAxMChwU+Ad&#10;vh5fyK/nj852mb1sdkcQIygyqCroSbBVsDy4LQQNmR2yOeThHNM50jktoRDKD90c+ijMPGxR2I/h&#10;pPCw8OrwpxEOEUsjOiNZkQsjD0a+ifKJKot6MNdirnJue7RqdEJ0ffTbGN+Y8pjeWLvYZbFX4nTi&#10;JHGt8eT46Pi6+LF5fvO2zhtIcEooSrg933x+3vxLC3QWZCw4uVB1oWDh0URiYkziwcSPglBBjWAs&#10;iZ+0I2lUyBNuEz4XeYm2iIbFHuJy8WCyR3J58lCKR8rmlOFUz9SK1BEJT1IleZkWmLY77W16aPr+&#10;9ImMmIymTEpmYuZxqYY0XdqRpZ+Vl9Ujs5YVyXoXuS3aumhUHiSvy0ay52e3KtgKmaJLaaFco+zL&#10;mZVTnfMuNzr3aJ56njSva7HV4vWLB/P9879dQlgiXNK+1HDpqqV9y7yX7V2OLE9a3r7CeEXhioGV&#10;ASsPrKKtSl/1U4F9QXnB69Uxq9sK9QpXFvavCVjTUKRSJC+6s9Z97e51hHWSdd3rp6/fvv5zsaj4&#10;col9SUXJx1Jh6eVvHL6p/GZiQ/KG7jLnsl0bSRulG29v8tx0oFy9PL+8f3PI5uYt+JbiLa+3Ltx6&#10;qWJGxe5ttG3Kbb2VwZWt2022b9z+sSq16la1T3XTDt0d63e83SnaeX2X167G3Xq7S3Z/2CPZc3dv&#10;wN7mGrOain2kfTn7ntZG13Z+y/22vk6nrqTu037p/t4DEQc66l3q6w/qHixrQBuUDcOHEg5d+873&#10;u9ZGm8a9TZymksNwWHn42feJ398+EnSk/Sj3aOMPpj/sOMY6VtyMNC9uHm1JbeltjWvtOT77eHub&#10;e9uxH21/3H/C8ET1Sc2TZadopwpPTZzOPz12RnZm5GzK2f72he0PzsWeu9kR3tF9Puj8xQv+F851&#10;eneevuhx8cQlt0vHL3Mvt1xxvtLc5dR17Cenn451O3c3X3W52nrN9Vpbz8yeU9c9r5+94Xvjwk3+&#10;zSu35tzquT339t07CXd674ruDt3LuPfyfs798QcrHxIfFj9Se1TxWPdxzc+WPzf1Ovee7PPt63oS&#10;+eRBv7D/+T+y//FxoPAp82nFoMFg/ZDj0Ilh/+Frz+Y9G3guez4+UvSL+i87Xli8+OFXr1+7RmNH&#10;B17KX078VvpK+9X+1zNet4+FjT1+k/lm/G3xO+13B95z33d+iPkwOJ77kfyx8pPlp7bPQZ8fTmRO&#10;TPwTA5jz/IzFdaUAAAAgY0hSTQAAeiYAAICEAAD6AAAAgOgAAHUwAADqYAAAOpgAABdwnLpRPAAA&#10;AAlwSFlzAAAuIwAALiMBeKU/dgAAEHNpVFh0WE1MOmNvbS5hZG9iZS54bXAAAAAAADw/eHBhY2tl&#10;dCBiZWdpbj0i77u/IiBpZD0iVzVNME1wQ2VoaUh6cmVTek5UY3prYzlkIj8+IDx4OnhtcG1ldGEg&#10;eG1sbnM6eD0iYWRvYmU6bnM6bWV0YS8iIHg6eG1wdGs9IkFkb2JlIFhNUCBDb3JlIDcuMS1jMDAw&#10;IDc5LmRhYmFjYmIsIDIwMjEvMDQvMTQtMDA6Mzk6NDQgICAgICAgICI+IDxyZGY6UkRGIHhtbG5z&#10;OnJkZj0iaHR0cDovL3d3dy53My5vcmcvMTk5OS8wMi8yMi1yZGYtc3ludGF4LW5zIyI+IDxyZGY6&#10;RGVzY3JpcHRpb24gcmRmOmFib3V0PSIiIHhtbG5zOmRjPSJodHRwOi8vcHVybC5vcmcvZGMvZWxl&#10;bWVudHMvMS4xLyIgeG1sbnM6eG1wPSJodHRwOi8vbnMuYWRvYmUuY29tL3hhcC8xLjAvIiB4bWxu&#10;czp4bXBNTT0iaHR0cDovL25zLmFkb2JlLmNvbS94YXAvMS4wL21tLyIgeG1sbnM6c3RSZWY9Imh0&#10;dHA6Ly9ucy5hZG9iZS5jb20veGFwLzEuMC9zVHlwZS9SZXNvdXJjZVJlZiMiIHhtbG5zOnN0RXZ0&#10;PSJodHRwOi8vbnMuYWRvYmUuY29tL3hhcC8xLjAvc1R5cGUvUmVzb3VyY2VFdmVudCMiIHhtbG5z&#10;OmlsbHVzdHJhdG9yPSJodHRwOi8vbnMuYWRvYmUuY29tL2lsbHVzdHJhdG9yLzEuMC8iIHhtbG5z&#10;OnhtcFRQZz0iaHR0cDovL25zLmFkb2JlLmNvbS94YXAvMS4wL3QvcGcvIiB4bWxuczpzdERpbT0i&#10;aHR0cDovL25zLmFkb2JlLmNvbS94YXAvMS4wL3NUeXBlL0RpbWVuc2lvbnMjIiB4bWxuczp4bXBH&#10;PSJodHRwOi8vbnMuYWRvYmUuY29tL3hhcC8xLjAvZy8iIHhtbG5zOnBkZj0iaHR0cDovL25zLmFk&#10;b2JlLmNvbS9wZGYvMS4zLyIgeG1sbnM6cGRmeD0iaHR0cDovL25zLmFkb2JlLmNvbS9wZGZ4LzEu&#10;My8iIHhtbG5zOnBob3Rvc2hvcD0iaHR0cDovL25zLmFkb2JlLmNvbS9waG90b3Nob3AvMS4wLyIg&#10;ZGM6Zm9ybWF0PSJpbWFnZS9wbmciIHhtcDpDcmVhdG9yVG9vbD0iQWRvYmUgSWxsdXN0cmF0b3Ig&#10;MjUuMSAoTWFjaW50b3NoKSIgeG1wOkNyZWF0ZURhdGU9IjIwMjEtMTEtMjNUMDY6MzE6MjgrMTE6&#10;MDAiIHhtcDpNb2RpZnlEYXRlPSIyMDIxLTExLTI1VDEyOjQzOjA1KzExOjAwIiB4bXA6TWV0YWRh&#10;dGFEYXRlPSIyMDIxLTExLTI1VDEyOjQzOjA1KzExOjAwIiB4bXBNTTpSZW5kaXRpb25DbGFzcz0i&#10;ZGVmYXVsdCIgeG1wTU06T3JpZ2luYWxEb2N1bWVudElEPSJ1dWlkOjY1RTYzOTA2ODZDRjExREJB&#10;NkUyRDg4N0NFQUNCNDA3IiB4bXBNTTpEb2N1bWVudElEPSJhZG9iZTpkb2NpZDpwaG90b3Nob3A6&#10;NzcwMzE0ODEtYjBhYi1lMzRiLTlhYmEtNzBjMmZiMjgyY2E4IiB4bXBNTTpJbnN0YW5jZUlEPSJ4&#10;bXAuaWlkOmNjY2EwZTNjLTY5ZmYtNGU0NS05NTUwLTk3MTEzZDRkMTQ4NSIgaWxsdXN0cmF0b3I6&#10;U3RhcnR1cFByb2ZpbGU9IldlYiIgaWxsdXN0cmF0b3I6Q3JlYXRvclN1YlRvb2w9IkFkb2JlIEls&#10;bHVzdHJhdG9yIiB4bXBUUGc6TlBhZ2VzPSIxIiB4bXBUUGc6SGFzVmlzaWJsZVRyYW5zcGFyZW5j&#10;eT0iRmFsc2UiIHhtcFRQZzpIYXNWaXNpYmxlT3ZlcnByaW50PSJGYWxzZSIgcGRmOlByb2R1Y2Vy&#10;PSJBZG9iZSBQREYgbGlicmFyeSAxNS4wMCIgcGRmeDpDcmVhdG9yVmVyc2lvbj0iMjEuMC4wIiBw&#10;aG90b3Nob3A6Q29sb3JNb2RlPSIzIiBwaG90b3Nob3A6SUNDUHJvZmlsZT0ic1JHQiBJRUM2MTk2&#10;Ni0yLjEiPiA8ZGM6dGl0bGU+IDxyZGY6QWx0PiA8cmRmOmxpIHhtbDpsYW5nPSJ4LWRlZmF1bHQi&#10;Pk5TV0dvdl9Mb2dvQXJ0d29ya2luZ19UZXN0X1YzX1JHQjwvcmRmOmxpPiA8L3JkZjpBbHQ+IDwv&#10;ZGM6dGl0bGU+IDx4bXBNTTpEZXJpdmVkRnJvbSBzdFJlZjppbnN0YW5jZUlEPSJ4bXAuaWlkOmIy&#10;ZmNhOTEzLTk3YjgtNDZiMS04NTI5LTI2NGU0ZWRkYjY2YiIgc3RSZWY6ZG9jdW1lbnRJRD0ieG1w&#10;LmRpZDpiMmZjYTkxMy05N2I4LTQ2YjEtODUyOS0yNjRlNGVkZGI2NmIiIHN0UmVmOm9yaWdpbmFs&#10;RG9jdW1lbnRJRD0idXVpZDo2NUU2MzkwNjg2Q0YxMURCQTZFMkQ4ODdDRUFDQjQwNyIgc3RSZWY6&#10;cmVuZGl0aW9uQ2xhc3M9ImRlZmF1bHQiLz4gPHhtcE1NOkhpc3Rvcnk+IDxyZGY6U2VxPiA8cmRm&#10;OmxpIHN0RXZ0OmFjdGlvbj0ic2F2ZWQiIHN0RXZ0Omluc3RhbmNlSUQ9InhtcC5paWQ6YjE3MmM0&#10;ZTctNTNkZC00OGQ5LWExZjgtMmIyNjFmZDU2ODVjIiBzdEV2dDp3aGVuPSIyMDIxLTExLTIxVDEw&#10;OjUzOjE0KzExOjAwIiBzdEV2dDpzb2Z0d2FyZUFnZW50PSJBZG9iZSBJbGx1c3RyYXRvciAyNS4x&#10;IChNYWNpbnRvc2gpIiBzdEV2dDpjaGFuZ2VkPSIvIi8+IDxyZGY6bGkgc3RFdnQ6YWN0aW9uPSJz&#10;YXZlZCIgc3RFdnQ6aW5zdGFuY2VJRD0ieG1wLmlpZDo5ZmRkNWFjZi0zZTI1LTQwYjMtYjU1My0y&#10;MTMwN2IyNTVkNzQiIHN0RXZ0OndoZW49IjIwMjEtMTEtMjNUMDY6MzE6MjgrMTE6MDAiIHN0RXZ0&#10;OnNvZnR3YXJlQWdlbnQ9IkFkb2JlIElsbHVzdHJhdG9yIDI1LjEgKE1hY2ludG9zaCkiIHN0RXZ0&#10;OmNoYW5nZWQ9Ii8iLz4gPHJkZjpsaSBzdEV2dDphY3Rpb249ImNvbnZlcnRlZCIgc3RFdnQ6cGFy&#10;YW1ldGVycz0iZnJvbSBhcHBsaWNhdGlvbi9wb3N0c2NyaXB0IHRvIGltYWdlL2Vwc2YiLz4gPHJk&#10;ZjpsaSBzdEV2dDphY3Rpb249InNhdmVkIiBzdEV2dDppbnN0YW5jZUlEPSJ4bXAuaWlkOmIyZmNh&#10;OTEzLTk3YjgtNDZiMS04NTI5LTI2NGU0ZWRkYjY2YiIgc3RFdnQ6d2hlbj0iMjAyMS0xMS0yNVQx&#10;Mjo0MzowNSsxMTowMCIgc3RFdnQ6c29mdHdhcmVBZ2VudD0iQWRvYmUgUGhvdG9zaG9wIDIzLjAg&#10;KE1hY2ludG9zaCkiIHN0RXZ0OmNoYW5nZWQ9Ii8iLz4gPHJkZjpsaSBzdEV2dDphY3Rpb249ImNv&#10;bnZlcnRlZCIgc3RFdnQ6cGFyYW1ldGVycz0iZnJvbSBhcHBsaWNhdGlvbi9wb3N0c2NyaXB0IHRv&#10;IGltYWdlL3BuZyIvPiA8cmRmOmxpIHN0RXZ0OmFjdGlvbj0iZGVyaXZlZCIgc3RFdnQ6cGFyYW1l&#10;dGVycz0iY29udmVydGVkIGZyb20gaW1hZ2UvZXBzZiB0byBpbWFnZS9wbmciLz4gPHJkZjpsaSBz&#10;dEV2dDphY3Rpb249InNhdmVkIiBzdEV2dDppbnN0YW5jZUlEPSJ4bXAuaWlkOmNjY2EwZTNjLTY5&#10;ZmYtNGU0NS05NTUwLTk3MTEzZDRkMTQ4NSIgc3RFdnQ6d2hlbj0iMjAyMS0xMS0yNVQxMjo0Mzow&#10;NSsxMTowMCIgc3RFdnQ6c29mdHdhcmVBZ2VudD0iQWRvYmUgUGhvdG9zaG9wIDIzLjAgKE1hY2lu&#10;dG9zaCkiIHN0RXZ0OmNoYW5nZWQ9Ii8iLz4gPC9yZGY6U2VxPiA8L3htcE1NOkhpc3Rvcnk+IDx4&#10;bXBUUGc6TWF4UGFnZVNpemUgc3REaW06dz0iOTIwLjAwMDAwMCIgc3REaW06aD0iMTAwMC4wMDAw&#10;MDAiIHN0RGltOnVuaXQ9IlBpeGVscyIvPiA8eG1wVFBnOlBsYXRlTmFtZXM+IDxyZGY6U2VxPiA8&#10;cmRmOmxpPkN5YW48L3JkZjpsaT4gPHJkZjpsaT5NYWdlbnRhPC9yZGY6bGk+IDxyZGY6bGk+WWVs&#10;bG93PC9yZGY6bGk+IDxyZGY6bGk+QmxhY2s8L3JkZjpsaT4gPC9yZGY6U2VxPiA8L3htcFRQZzpQ&#10;bGF0ZU5hbWVzPiA8eG1wVFBnOlN3YXRjaEdyb3Vwcz4gPHJkZjpTZXE+IDxyZGY6bGk+IDxyZGY6&#10;RGVzY3JpcHRpb24geG1wRzpncm91cE5hbWU9IkRlZmF1bHQgU3dhdGNoIEdyb3VwIiB4bXBHOmdy&#10;b3VwVHlwZT0iMCI+IDx4bXBHOkNvbG9yYW50cz4gPHJkZjpTZXE+IDxyZGY6bGkgeG1wRzpzd2F0&#10;Y2hOYW1lPSJXaGl0ZSIgeG1wRzptb2RlPSJSR0IiIHhtcEc6dHlwZT0iUFJPQ0VTUyIgeG1wRzpy&#10;ZWQ9IjI1NSIgeG1wRzpncmVlbj0iMjU1IiB4bXBHOmJsdWU9IjI1NSIvPiA8cmRmOmxpIHhtcEc6&#10;c3dhdGNoTmFtZT0iQmxhY2siIHhtcEc6bW9kZT0iUkdCIiB4bXBHOnR5cGU9IlBST0NFU1MiIHht&#10;cEc6cmVkPSIwIiB4bXBHOmdyZWVuPSIwIiB4bXBHOmJsdWU9IjAiLz4gPHJkZjpsaSB4bXBHOnN3&#10;YXRjaE5hbWU9IkJsdWUgMDEiIHhtcEc6dHlwZT0iUFJPQ0VTUyIgeG1wRzp0aW50PSIxMDAuMDAw&#10;MDAwIiB4bXBHOm1vZGU9IlJHQiIgeG1wRzpyZWQ9IjAiIHhtcEc6Z3JlZW49IjM4IiB4bXBHOmJs&#10;dWU9IjEwMCIvPiA8cmRmOmxpIHhtcEc6c3dhdGNoTmFtZT0iUmVkIDAyIiB4bXBHOnR5cGU9IlBS&#10;T0NFU1MiIHhtcEc6dGludD0iMTAwLjAwMDAwMCIgeG1wRzptb2RlPSJSR0IiIHhtcEc6cmVkPSIy&#10;MTUiIHhtcEc6Z3JlZW49IjIxIiB4bXBHOmJsdWU9IjU4Ii8+IDwvcmRmOlNlcT4gPC94bXBHOkNv&#10;bG9yYW50cz4gPC9yZGY6RGVzY3JpcHRpb24+IDwvcmRmOmxpPiA8L3JkZjpTZXE+IDwveG1wVFBn&#10;OlN3YXRjaEdyb3Vwcz4gPC9yZGY6RGVzY3JpcHRpb24+IDwvcmRmOlJERj4gPC94OnhtcG1ldGE+&#10;IDw/eHBhY2tldCBlbmQ9InIiPz56US0hAABeW0lEQVR4nO2dd5hcVfnHP9O2ZVt6IYGQEHoHEWmG&#10;3qVI7yBIU38oKqDYQEUREQUVC016D12QriDSewuEkJ5symazm+zutN8f70wymcw955Zzy2zm8zz7&#10;JLvnzrlnZu597znved/vG3u3bStq1PDIfsBkYBiwCHgeeCTMAdWofmI141TDA1sA1wI7VWh7BTgH&#10;eDXQEdUYMNSMUw23bAi8DyQ0x20FvO3/cGoMNOJhD6BG1fIEesME8C+/B1JjYFIzTjXccDKwns1j&#10;RwBn+ziWGgOU2rKuhhs6gTYHxy8HmoG8L6OpMSBJhj2AGivZDTgQ2BqIAe8ADwPPhDimSpyLM8ME&#10;0AScD1xhfjie2An4CrAN8pm/CzxGbSkaCWozp2hwHXCaRdstwIkBjkVFDOhGjI1T+guvyxodkXv+&#10;hPVy8y7gOKIz1rWSms8pfB7E2jABnIDEDUWB83FnmADqgB8YHIsXHkLtBzsKeDaYodSwojZzCpej&#10;gDttHvscEugYFgmgB6j30EcWMW79RkbkjgeQpZwdzkVmWDVCoDZzCpfvOTj2y4TrC/k+3gwTiIG7&#10;yMBY3HI39g0TyHuuERK1mVN4DAYWu3jdA8ChZoeiJYHsuNUZ6Cus2dMNwCkuXrcB8KnZodSwQ23m&#10;FB7bu3zdIcCtJgdig/MwY5hADJ2TGaMJrsGdYQLZyasRAjXjFB4beXjtccD1pgaiIQZcYrjPHxNc&#10;GMsViO/ILRubGkgNZ9SMU3hs6fH1pwK/MzEQDefgfofOijpkNuY3P0J2GL2wrYmB1HBOzecUHm8g&#10;AZde+QnmZzalLAHafei3B4ka94tvAFcb6GcWMM5APzUcUps5hUM7sLmhvn6Gt2WLipPwxzABDAK+&#10;7lPfx2DGMAGMBSYa6quGA2rGKRy2wqzP5Rrgqwb7K/JLH/os5ec+9Lk7cLvhPrcw3F8NG9SMUzhM&#10;8qHPe4CdDfa3H7COwf4qMRw4zGB/mwFPG+yvyAQf+qyhoWacwsHLTp2K55G4HBNcbqgfHb821M8I&#10;4EVDfZVjaglewwE14xQOfu1CxIGXcK4aUM52BLeUmQTs4rGPBPK+W70PpyJb+9RvDQU14xQOXsMI&#10;VAwF/uuxj1+YGIgDLvP4+ueB9U0MxIJN8XdnsUYFasYpeDYARvp8jk2Ax12+dhywr8Gx2GEX3C9H&#10;b6dygQWT1FNb2gVOzTgFT1ARx/vgbjv9AtMDscnFLl7zUyRsIAhq4QQBUzNOwWNXe9sE3wC+5eD4&#10;BiQiPAxOxpnP6HgkADUogvzealAzTmEQ9BP490hYgB1OR3LpwsJuMOkOiEJokGwS8PnWemrGKXg2&#10;DeGcjwFfsHFc2EqVdvSTNiUclcqacQqYmnEKnrCy3P+sad8DGB3EQBS0oxeDuwJo9H8oa7Ah3sX2&#10;ajhgIFRf2RY4HInizQNTkWjpd8MclAUjgXVDOrduGeTGIe0HP0Z01a24Gdg/oLGU0oLEZEXxupqE&#10;SD5vgsR8fY58hn4FpQZCtasSXIO1n+IfyGzhpeCGo2VXwilWsAKJ08lZtI8BZgc3HC2TgE8U7R3A&#10;sIDGUsohqA1n0GwDnIV1AvVNwNeo0ioy1bysexy1A/UkJBjxHkR/OwqEJb1xB9aGCWRXL0p8R9N+&#10;XSCjWJMxIZ23nB2RGeTrqJUdTqaKZ0/VapzOR+J47PBVxIH6ILCnXwOySVg+HV0xy6gZp9NRywJf&#10;FdA4yhkb0nmL7IxU6/kvUjLMDjtgLn8xUKrROCVx5x85GHgSqVm2h9ER2SeMWJkPgPcV7Qch/pQo&#10;kQKOVLTPA14IaCylmEqqdspOSKHP/yC+Jad8l+h9x1qq0Th9AW8CaAcBTwFTEB9QkIQRZazbpYtq&#10;+SPduEyJyTlhfMDn+wKSnvMCamOtI054D2TXVKNxMqUxdAjinL6d4DLwg96pyyMlkawYQ/AG2i5b&#10;ota9uhMpVxUk6xJMkOokxK/2MubSc6LiL7NNNRqnpYb7OwZ4G/gr/ma21xO8Q/wJoFvRfmpQA3HJ&#10;mZr2+wIZxSpGFX78YjRStOJj1CXq3dBpuD/fqUbj5KYQpR3OQLavL0MKXppmLN51lpxyjabdL+1x&#10;U5yBeqYS9NIuhj8PmCbEj/op/lWlWehTv75Rjcap08e+48CF+HOR+C15W85S4GFF+46EHxGuoxX1&#10;ruzLSHWUIDE9cyo+FC/F38j3Th/79oVqNE6LgV6fzzEYmV5/hLnCASMM9WMX3ZLn7EBG4R1dmMNt&#10;gYxiFaaCPw9AyoP9lWAeEn6tOHyjGo3TUoL7oDdEgjj/BXzRY1/DvQ/HEdcq2uqBY4MaiEcOQr0c&#10;/ktQAyng9SGzJfAA8AjByf/2AosCOpcxqtE45Qj+g94LSYO5Fvf+qCB36uYiSx4r9kdiiaqFwxVt&#10;05BYrqBwGw7SCPwWeAt9crNpFmF+I8l3qtE4QXjOvTMR/4AbQbbrkRlYENyradftgkWNszTtpuvU&#10;WfEi7pzwJyPXjS4txy8WImElVUW1Gqcw189DgD8iKQROtKunIs7dc1HnuZng74q2duyLz0WFHVDH&#10;6ahiuUxxIZI+8raD12yN1NG7kXDjjKpupw6q1zgtCXsAyG7XC0gEtpPKHH9CNJ2e82NQwExk6WBF&#10;0EsKU6gipGcB7/h03lcRI+MkPy2J5DO+gVQgDpuq8zdB9RqnKO08nIXMig518JqpwGTkaWya+zXt&#10;p/twziDQjfsuH875CySFRGXsy9kbCaI834fxuCVK94ttqtU4LQh7AGWMQi1dYcWvkSXLRwbH8g9F&#10;21Cim66iY3PUidM3GzzXLCQXzU2C+Sn4m2nghppxCpCgA+/soMr8V/EKcuP91cAY5gGvKdoPMnCO&#10;MDlU0fY5Zoz87cBmwDMuXx/kzqFd5oY9ADdUq3GKkmpjkU4Pr80gO2gnAP0e+nlU036yh76jwCma&#10;9ike+z8bOA7o8tBHh8cx+MHMsAfghppxMoeJqfOtyFPbrbSwKlq6nWg4Z72wNepdL7fR4u8W+lYF&#10;rtolikuoKN4vWqrZOHWGPYgyVBfltojesx0+Ab6E1JtzQheiU2WFXeXQqKNamr4NzHHY3/XAVth3&#10;em8GbK9oj8JOcik5ajOnQOlHfAxRolPRtiui9/w1B/2dh1S1tRsT9aymvVrSVXQcp2n/p4O+zkK+&#10;E7uf8YnILEtV/cXLktAP5gLzwx6EG6rVOEH0pqrLFG1FP8TfkRJNdrPPb0OE8Ow421UhBA1IoulA&#10;4Muoc+100fEgM4kvYj8vrx6pZFLcCZ2nOFZ1HYRB1B7itqlm46S6QMJAJepWmo93PPL03c1mv+8j&#10;/hCVykAe0Ua3YifUBQOqDZXv7EmkFJYV/0KSb1W5h6XsinxfJ5X8TWUcu4lWqojTZW5kqGbjFLXt&#10;0R5FW1PZ7xOQCHG75b/TiHTLJRbtb6OOAq7WqHArDlO09WO9oXAV4nvrtHmeCxEp5/LCBuXfZynd&#10;+C/p44SoPcRtU83GaVrYAyghi9o4WS3jfoFIZ9iVU/kJcDRrPpmf0LxOldVfjRyM+tqtFFJxBvBt&#10;m/0PRWail1m0qyqZrCB4bXMVUYwJtEU1GydVRdig6UW9lBikaDsAWTbsbfNcdwHbATNK/jZFcfwk&#10;wivm6ReDkR02Kx4o+f8ixE+lSoYuZQ/k+1DtCqq+zz6iZZw+DnsAbqlm4zQ17AGU0It6Kq+6mEEE&#10;zJ7Afq7dG4jfpBgR/V/FsXvZ7LPaUCkrFK+N+cjnZLcE/PlIOIZOile1rMsTrWVdlO4TR1SzcZrL&#10;6rOHMOlF/EJWNNjs5zIkfSJp49ilSLzN/6F2wB5s89zVhs6P9i3k87HrEL4JfWXkIrrvMyrGaTmi&#10;h1+VVLNxgug8FfoRv5MVdo0TSKmqtxCJYB3dwB+wrlDSQPVHhVuxI+pds6ux529ZF4lBO0l3YAm6&#10;79NLCpJJPkLtbog01W6cojJzUs2awLkk7qaIPpHdWY/VzGlbnBnGamNHj6/fE/Ev2Y3eL6ILy9Bd&#10;D0ERpU0jx1S7cZoe9gAKmDZOIDfAg3grF151Jagd4iUl52wkJkq182aF7vuMinGKysPbFdVunN4L&#10;ewAFMpp2Oz4kK36NlKZ2Q7XJ8TrF7fu7ElEkdYvu+9RdD0FRtTt1UP3GyS9pVqf4rQl+GqIv5EQO&#10;eCyieT2Q2RTYxMHxMSTNx268k6ofFX5fD3ZxonceOardOE0lmvo55ZgowzQZeBO1GmQ51fDZeKEb&#10;+87nNkTY71AD562G+yZNdFYWrvCy3NgSiaEZhzwpliE7A11ItPSywv+7kG3v4t97MPdkySOzp6j7&#10;VkzlWk1EdvL2QZ8bNguZWfyXNdMvBgLzEGmZ6TaO3QCJXzJVOzBhqB8/eR+zteriSLxeE1Imvq3w&#10;byvit2su/NtY+DeBhPs8jRSJcIwb49SCxISo8psqkUGedMsK/3YiT/YFSLDcXOSGmlf4/yLUKSFF&#10;PiX6xsmkD6IN+B/y+U/RHLsQ2Yl6CdEhGijMRAoP2JEC2Rl4HH0grBOi4vBW8aHN45qQcmejkeDT&#10;dRBBv5GFn+GIUGHRADXjfCXwOKJi6ijPz6lxakSWFhMcvq54rvbCjx0WIwZqHqKjYyX9EEXN5iC4&#10;Hymq8DfNcd1IusvLyGy32vkceT92yh19hdVTWdYmVOldgxFpmTFIHuFQ9H40L+yL+L82xUENPadr&#10;59txZ5jcMATJC9sVdTyLStA/KHSfo19P2r9iL+WlD5lpRGUDwS3TkdgtO4bpFPwzTDq3RBSWfW8o&#10;2rZHgnM3Aobhr2EqMhwJjbGNE+M0CTjE0XDMoSq18zpy84VJmFvLlwG/tHFcP2KgTJahCpI5yIzJ&#10;jkb3N/G3CrDu+4yCcVL5JCcGNorV+RIi8mcLJ8bpCOdjMcbWirZunBU99APdGtzvdIaLgN/aOK4P&#10;uTiqTR1xEWJY7Rim7yEpPX6i+z5N7M56YRpq3fAw/Y/H2D3QiXEKs1CgztqGvWWquxiDSAT9DnCN&#10;jeOWIjd61AqTWrEcGa+dBN6Lgcv9HQ6gN05hq46qlnTgYPbiA7ZDYZwYp07n4zDG+MKPFWEHm9Wj&#10;nsoHlaV+LvbKG3UgF2iUdIcqkUfG+ZmNYy8BLvV3OCvRfZ9hGyfVJlErai0sv+m0e6AT4+SkqoUf&#10;bKtoeyGwUVSmAfUFGaQROBN7wv3TEW3xKFPU79ZxCfAjn8dSii7TP+xk6/8p2rYjXOOpU21diRPj&#10;9DThJhJuqmh7nXBndo2oL8igZyhfx17u2FtIZn4UORR7D52fEKxhAnX8XRz71XX8IAv8R9Eepr+p&#10;E1FytYXTUIKvOzzeJKp1chb108JvGlAH+YWxfDob+J2N455GyqBHiXOwFwZwIfBTf4dSEVWlHd21&#10;4De6B7VqBeI338JBdohT4/Q44cUV7YzarxOm3ylG9IwTSGHOn9g47labxwXBFcCfbRx3LtYFCPxG&#10;V2lHJePrN29q2ncNYhAVmAbc7OQFbhIYT3TxGhMMRi0K9mJQA7FApRgQpuP5p4iUr45LWFU0Mizu&#10;Q0IBdJyIvZ1Jv1B9ny2E69N5RdE2nvDyLE92+gI3xukDpBJtGKimpM8Qro6OSrTMTo6gn1yFvaXb&#10;yYRn5N9CavPpOJDwjajq+3QjXmeSfynawgoheBK1H6wibqUfznT5Oq/soGhbiv0qrn6g0rOOQonq&#10;m7GnHLkH9hJqTbIUKd+k44vAwz6PxQ4qn1NrYKNYk49QqzSE5W9yPGsC98apG3vTb9PoyhyFaZyG&#10;KNpMSld44XFgC80xfdgvlW6K3dF/RhOAfwcwFjt0KdragxpEBVQlwiAc9Y7f4rIkuhfRrCsIvtTx&#10;ekiyohV265P5wVBFm520i6D4N+K/U/ExcFQAYwE4HX1EcyOyLAg7LaSIypCqrgO/URmn4UjCb5D0&#10;AN91+2Kvin5hbEGrAgefJLyyPKqZ00Kioyvdhr31/92I1raf/B17+ujPI3pDUUGlimC3tLwfPKZo&#10;2yWwUazidC8v9mqcnkKWCkGiMk7LCC9aXOVzKmpTRYVNgYdsHHc++qWCW94FzrBx3J0E/8RXkUEt&#10;fxzWzOlt1Mm+QTvDXwPu8NKBCS3koEMLDtC0h2Wc2hVtOaKXaHsQUtlFxz6YD4XIYS8y/ScEt7y0&#10;y0LUD5r2gMZRjs6lsX8go1iFbfUBK0wYpw5EsiMoxqCWUHkkoHGUo1rWQfSME0hNvGM1x3SjfyA4&#10;5TD0n8dhhBP9rWMB6ihnnT/PL1QhBOsSrArq71ErcdrCVBWJXxGsRpBqN+klXO4OeGSEpj2MMdnh&#10;NvTllZ7DnqCdHa5Fr4g4EQnIjCK6MIswlnU9qN0rkwMaB8ASJDPBMyZL3BxtsC8dupCCpwMZxeqM&#10;Ri13OjuogbjgGfRSrT/Ee4rQDCTnT8ezHs/jJ7rvcVQgo1idZ1GrwQYZGmLMzWPSOP0PuMVgfyr2&#10;QZ3Lppri+sUI1Ds1QQc2OmEk9hzkXpd3dvwe9yIFQaOKyumcQqqXBI3uYfyVQEYhszdjbhXTxQFP&#10;JZg8snokcM+KKQRfvieB+qaKeoHLA9HHpMzGfXbAxUgtNRXfAA532X9QqB4yYwjH53Svom0nggtv&#10;8OwEL8W0ccoQXOyT6ineRThLA5VxCjpg1Q2/QZ/i8FfEB+WEd4FfaI7ZDLjaYb9hoHLkhzHjew21&#10;v9f0ZoYVZ2FYU82Pssr3E4xq5umos78fDWAM5ah01sMU6nPC4+j9T3YSdEuxU7Un6Hg5t6h8Tk5K&#10;xZtCFXgZQ0pk+c0r2FNfdYRfNd+PxFwJ7nI+QbYqD9ecw7binkHGKdo+Jzo5diqGIYGPKhYhgnB2&#10;uATR8lFxHeH4atyg0jMPqqZjKbrr/FRkRuxn8dlD/ejUL+PUjVmL/QYSkLczUj/vPCQ7XeVXmoN/&#10;0c1WqHZq+tHfpFHhyMKPij+jL9I5G72I3T7AaTbHFTazgbmK9qAN7Ieov4M8sjn0fSQr4ItITKJJ&#10;1djv41OYjF/GCURzx8uW/mvAD5DUhW2RJ7BTraEpHs7vBp3PwXNgWoDcgTolB/QGTOcgTRLdeKZK&#10;6L6/oMMInFY0fhmJSdwRqcDyXbw9wN9EZmW+4KdxAonyzTo4/l1ErP4LiFG6DG+ywLd6eK0bdCqD&#10;HwcyCjPE0RuOjxAHeSUeQJ9gfAvh6m07RVctOejajl5EH99G5Ex2QjIuLkD0x51wkIfza/HbOHUB&#10;x2mOmYsI8e+GaA39HHjV0Pln40KBzwProJ49VVul3T3Qf3/foLISxKma1+1JsIG7JpiqaGsCNgxq&#10;IEhYhind/LeQYqTbISXDL0MtWgdS8t3XwGK/jROIw+7+sr/lEUmOwxEn4nfwT0jMU2a0CzZWtFXL&#10;jl0pN6Iue5VmzXSFnyFpDCp0Tvcoovr+NiTYklB+bfi8hLhTJiIzo1tY8+HzbwLQcA/COIH4JpYh&#10;0bXfQd74UYjR8rsa7i0Eq6WkylPzc8fEL1LoNZf+zKqn6FL0CbuXE64om1tUPiddfqJpbvS5/xwS&#10;7X0iMoH4BjJzzAAH+3xuIDjjlEV2CyYhSzg75aV1DEaWBTejrqe3lGCrFU9StM0g2jl2VhyHXt63&#10;KNv8Q81x6xCOxLNXelA/XII0Ti+idhEcC9yOBETrEtLtMBv4IzI7nERAITHJIE5SYJaBPsYiEa97&#10;AvuyajdpH6wdswDX47PzrgRdIN7bVE9MTym3oTZQ9wBHoK9N5qh2WYR4D3UZ8iCd4Tdp2n8AbI7s&#10;li5HSoA/iQRseg1nme7x9bYJ0ji5ZRySuLgfYpAq6UiPQLZHX7Lo434kty2IHCNduee3CF74ywSb&#10;I8F2Uyza0+gjx3dFnRMZZXQ656oZs0mWozbwGyHfVZEm5Hs7tPD748hK4iHgU/PDM0dQyzqnDEMk&#10;XKcglv4aZOajErg/SdNnUGEFE1HrXVdTOEE513p8/fVGRhEO7yraGtEve01xP+oZnG53dV/EtfIJ&#10;kuJ1LtHSZ19JlIxTEnGc34wYpL8iOVl2Z3cnImoFVtgpcW2K7RRt1egULzIS96L1RxJetVkTqMII&#10;tiS4EuS6XbKvOehr/0J/05Ddv+MJdsdRSRSM03ZIxvqnyAd0Au6qpjaj1q35mODSWVRl098i3PLk&#10;XvmVy9ddZXIQAZNHHQwcVLHKD7F2XYDEpbnxZzYgD49bEEN1BRLvFCphGachSJDes0jA5Q8QnWOv&#10;nKVpD0qSQ1VbbwXeot7DZijOc+GOQbSOqpV3kMIGVgS1pNPN/lW71nYZhVTdeRF5mJ9FOOqexN5t&#10;2yrI8+2IrIlPQp+35ZYJqEMVOhCflp+8g1pQ/nKqczu9yFycGZvphCMnYoo/o1ZheAb/dbpXINet&#10;1ax7KGoD6vXcNyN+28AK1wYxc2pA1rLPIJb4m/hnmED/9FCFHJhic9Q7g6bSDsJiNPZlMvanug0T&#10;qHfq6lD7GE1xC2p3wMk+nrsRua+eQ+7hrwGtPp4P8HfmNBExSmcS7JR+CWIYrBKORyCqlDpBNa8c&#10;hvW2+yboJWujznusvmVtxWsE55Pxi+2xXorvRDC1EjdE7ZT/DBgfwDiKLAT+hhhNX65lP2ZOOwM3&#10;IFuVPyN4X8Ng1FIeCwhGiE5VYfUDzASlhslmyLa0ik2ofsO0CHW2/s4BjOFp1IZpL4I1TCBLzIuQ&#10;h9TtiDPeKCaN0/5IJOp/CEYaVMX5mvbLAhiDzkkaRvkq0+iKEVwYyCj85WnUiqtBOG11+uu6691v&#10;jgGeQhKCDzPVqQnjdALyZHkU2NtAfyYoCtRZ8RbOheucsiPqz1e1JVwt3KBoS6AXo6sGdEu2HXw+&#10;/weoH2TrI9kTUWAXRAPsPSSIWqXxr8WtcWpAIks/Qbz4qriesLhA0/5jn88/FBHNs6LajdNnqN/D&#10;sUQooM8Dqti4CfiftnKJpj3sWVMlNkU2nj5F1DZdOc+dGqcWZAu8mFIy0c1JA+Io1P6upxAL7yeq&#10;dfgbqPWoo45OJfOMQEbhLx2ItK0VusrTXpmFWo+sBfd1BINgLCLjOw3Rknckk2PXOLUhgZLTkBid&#10;SObiVEBXJFIn7+EV1cwJwilfZQpV8mk7kuRb7ei+nx19Pr9u1nQu1ZG8PxTR+JqGKN3aSsDXGacG&#10;VhmlX+B/8KJpvoGktVjxAP5mZutuUL/UP/1mLuK3s+II/A/VCIJnNe1+7tR1IFv1VsSpvkDeVmRC&#10;UDRSyuWelXEqvvFPEKM0xOAAgySFGCgVP/Dx/MOQOBgrqnXHTjfuIwIZhf+o3ucG+KsZrps1nUz1&#10;3pfNiJH6FFnuVfRNVjJORUf35VSnKFo5F6Ke+t6Fv7MnVSzQTKRaarXxkKItiezaVDuvoNYM91O8&#10;sAO9+sDPfDx/UAxDlnufUmEWWGqcdkJywq4h+BI3ftKGvjqtnzseu2nandYeC5ssEs9mxZeprnJP&#10;VpQX5SjHT5+abjZ/NOrq0tXGaGQyNJWSh3kxfWVHgq+OGyS6lBYQw2wnHcMpGeQJYaW7vB3mSmEF&#10;wbuoA0x/D3wroLH4yTZI0chKJJD0jXYfzjsLveEJOlUlaA4AHosjs6dq3jWyw2BkuapC1+6WJGqd&#10;qdcIUJfZALrg1YGwS/cp1oYJJISg3adzn6dpP5qBbZhA3AaD4oh8yeCQBxMEl6D2PT2Pf7tn+2ja&#10;b/fpvH7wnKJtEHoN9WpA930c4NN53wPu1RzjW/nvCJEAzopjX/qi2mlDauap8CugTWecdAGNUUK1&#10;/N8RjykLEWGKpt2vdBHd9XcSA8vXpOLYONUTUGmCn6LWev4AkYAwzQjUBupV1FnnUWEuaiG/gbBL&#10;9wlqpdKt8SeE4AnUeXwxRD53bWG7ONAZ9igCpBH9Fuw38KdCsC4Jthoqk3ykaVfJxFQLN2raj/Hp&#10;vLrCEecTTGmzqPBJHPW28EDku6iroC7FH6mPQzTtfszYTKMqjxSj+rWbQO9v0tXmc8NvkJg3KwYh&#10;EdVrE3fFgb+EPYoQ+KOm/beY30EbjrrG/CykImuUUaWsjENKR1Uz/0ZdEXdHzJe3Woz+Yfhr1GXP&#10;BiJXx4Fu9IX4BhpHoBeD80OTWdfnH3w4p0lUy7rxQQ3CR3TVTU7x4ZxnADlF+zj8C3OJKt8E5hUj&#10;xG9HRMt7wxtP4NyoaX8euMfwOQ9GXZPvn0RXvjePOIut8DPPLAiWod7GjyEyPCZ5Dv1O7XWGzxl1&#10;vkMhdac0feV6pN7abWGMKAS2Re/cPA3oN3jOOvQVWS83eD6TLEAKQ1ihqtVXDfwR9Xd9LObjAY/X&#10;tO9JdNRl/WYKsDFSKh1YM/F3BvKB7Ud1JqQ65VrUgZnLMC+apiv8eR3RnMHOR62lHWXhQTvoltTf&#10;NHy+7wKzNcfcaPicUeRdZJPhMMrcBlaSKY8j2sjfQi7KgUobkgum4h+oo6KdshGSHGvFcuBKg+cz&#10;xWJNu4mKzWFxC2pV0s0xKyz3LrLpouIniJLkQGUpUr1lCyyWtjqxuasRjeQo3iymOAd9wu+RmI19&#10;ukjT/hvUScphoHpIVXsw70807brvyym6CiVjkYDhgcq1iF35leogOzK9y5AAsI3Rh/VXK7rYlg7g&#10;VIPn2xe1LE0n+idr0HQo2tpxqA8dIe5GHT4wGLOBl+ej3liAgev3fRzx9Z6N+noCnBU4+Aix+HsQ&#10;TIXTINkc+LbmmFuAhw2eU/e0/jmQNng+ryxRtLVRvXE439e0X4i5+o4voV+FHM/AUHYo5TVEnG8/&#10;1KXdV8PNh/4MkkN1FOqI4WrjSvTViY/EWpfJKSejTkdYBlxs6Fwm6FK0qXTao8xfUQfbNmDOEZ5B&#10;LZ0DEmZSDWlMdvkEiQ3bHnjE6Yu9PBHuRpxZX0edDFpN6OQqejErz6pLSbgc2cKPAssVbdVYny6D&#10;vjrPDzD33o5Av5S5nYGh6jAH0aWaBNzkthMT09W/IdvI30a/NRp1dkSv4vgfzJWU+jr6lA9dXFRQ&#10;qGKAqvGGOg+ZnVrRhLnqJleil2M+FjjQ0PnCYiFyb0xEvwuuxdRaOg9chVRA/T4yyGrl98B6mmN+&#10;iTn/k04G42FkKR02qt3DaqidVspH6PMrL0WWdV55Eb1G/WAkZKVaWYbsLk5A7g0jcXqmjFORfmQb&#10;fCJipKKyJHGKHcPzFcxUbTkBfUnrEwycxysJRVu11ag7WtM+Av0GiR0WohcaBNkFrzYDD+J//Sli&#10;lH6GeibqGNPGqUgXq4zUeUQ3X8yKzdFv5eeRyiomnhKq4okga/j/M3AeL6iWbn7oX/nFFajVFQD+&#10;hBmDuxvQoznmIvQVeqJGB+KPm4gYJV9WSn4ZpyLdyDJpIpIG8qHP5zPJd9A7v+dg5sL6Mnpd6j8g&#10;/q6wUJV7Mpl/6Ccfo/cj7YAZzaZ9EWVVFTshy6Bq4TPEJzsBuAxY5OfJ/DZORfqBvwObICEIugoe&#10;UWEK+hSCV1DrNNnlRhvHHEJ4sU9tirYVgY3CG3YKE9xq4DwnoRdxbCX6+l1FXkfe0wZI1kh3ECcN&#10;yjiVcjdSY34P9Fv3YZPAXsnwh/HuFxqOPkBvMfrUB78YpmhTxUBFhdPQ+wgvxLuY3LeAm20c9yRi&#10;oKLMI8D+SG3Fm1HrThkn3pbLkImF4s98Bon92Azx7wRijV0wCXjQxnG34n3b/9vAVppjHkGm1EGj&#10;ClBdiN63EiZ/B27QHLMu3j/X7yIzCx3XA1/weC6/6EN8btsibo1/Bj2ATCxGcy5LfF6ijvH9vWTC&#10;23B5H/lS10ec52+HNRAFB2Mv1+16vBsoO2WifoAUHgwSVTxWN9GNcXsBe7I3uvLjOs7H3jXyA8zm&#10;aZriQ+ACxD98Lg7STEySicUYm+6jO54gftw6m/JZXQOb9C8nR0wp2OMzCxHn+VZIMNotBDyN1PAd&#10;7O2YXY9+q1rFBOzJ9X6FYA25LrVHV5klDKYDu9s47mK8FWc4E3vKHScAv/BwHj+4B3EVbIJkJIT2&#10;kMnGYkzqW86iRIoTx2xCLL716ayb7uOOOe/xxeVL+bS+iZ54gkQ+RDO1ivFIPtvx6Jc7QXE89rLG&#10;90SWYG4TYg9A7zBtRmaeQRRazCMGykoN86fok5mDZAlyw+n0yL6IJOS65XDszbr2Bx71cB6TfIg8&#10;/O8hAg+VLDEa81km9S/nnfpmjllnM96vH0Rso02PZ3qqgfZchgsWzeDkpXNpyOWYXtdIlnA85hbs&#10;jVwIRxN++fRDsOeH2hhxlrtRiexH/CC6m2sU8CbBVD7ZF+tdqH0QSYwosBx5mOmkSZqQmUK7i3PM&#10;Q2avdhRjd8OsYKEbeoC7ELeBSXUN1+SRYLL10r3kgVtbR3LZsPWYk6xnQv8KYhM3O4FkPk9HMsXi&#10;RB2TexZz3uJZHNi9iCWJJHOT9cTJRykEuA0xDocjF0dYQzsQe0/CQUhCp5twg/fQC+EBrINUDR7l&#10;4hxO+BnWImitmFNs8MIyZDakizECKQXlpkrxc8iMXqtJhOxMhxmf9hiyK/4g9sbrO3kgF4sxItPP&#10;8EyaJwcN5qohY/ln81DashlGZfrJxGJinEBmSDlgeqqBZD7PiUvncU7nHLbqXcasVAOdiWRUlnql&#10;jEcukgOAySGc387Sq8iluJNAuR17pbvGIDfbBBfnsMvTyHLViqeQEJGwmI/MUj62cewfcCeH8ntk&#10;48YOOyGGKegH6AvIdRmJZVsp2ViMlmyG9dJ9fFDfxF/ax3BD2yi640kmpFeQYJWjeaVxKpIgz/JY&#10;glmpBsame/l652xOXjqfMek+PqtrYEUsQSJMt7k1GyOOvb2x5wQ1xZHYLyG1L1LEVJdYXM4l2PPn&#10;NCNbvzs77N8u3cjM1Wqj4iCC30Us8jaytLSjef9NnNcIXIBIOtuNzdubYKtp/weJnbqfCO54Z4lR&#10;n88xIb2ChYkUt7SO4trBY5hW18SYdC/N+SzZMhu+hnEqkiDPokSKRYk6tl3RxVmds/nqsg4a8zmm&#10;pxrIECceTSMF4uM5GHmK747/YmhnI7rIdmhEnr5Oq7qchf3qzDfgTwFIEMeuKvZlAWoRPT+4D/sp&#10;J0civhcn3IYYNF2RhyLH4r/Ubi/wLDKbfYiIpoblkEjm9dK9ZIEHWoZzbfsYXmxqpz2bZkS23zJK&#10;wNI4gcxFY8CcZB098QT79CzmzCWz2b9nCWlizEzVkyNSTvNKDEWeqHsiM4qNfTrPL3C2bNsHCfpz&#10;soVtd6cQ3M0O7HA36uKSx2EmBcQuF2N/e97pjtkHiD6Rkxio7+Ff7cFpyAzpaeQBEdnKSEVjs06m&#10;j6ZcjqcGDeYv7WN4sHkYDfkcYzN9qx1XCaVxKhJHxHw+TzUQJ88RXR18rXMuu63opCueZE6ybqUh&#10;qwK+AOyFCMvtiMhjmOIO5OZ0MqU8D7mgdXFERY4tnMcOWyNStCajkfuRmagqx+9VJOXBTz5AZpPP&#10;2zx+P+z7BxcjAZVOk3L/gggImmIxEubwEuLPi3xOah7IE2Nkto+h2QwvNrRyQ/to7mgdQW8swfh0&#10;L0ly5GxYC1vGqUicPH2xODNSDbRmMxzTtYBTls5lh95ldCRSdCTqiEVrZ09HI/AlxIm6LaJ17LXE&#10;0VvIzMKOU7ZIExIlf5bN85+GPh2jlB8BP8acZtD3UIvkjUS26FUaUF74DfrCBKUchr3I+8WIMb8c&#10;dUGHctZBHhhudv5K6UAM+xuI0X2B6KZ1rUbRKA3Jphmd6ePNhmZuahvFra2jWJRMMTbdR1MFv5IK&#10;R8apSII8PbEEs1MNjMj0cdLSeZywdD6b9ffQkUixMJGqpplUKXXIE39HxGhtjiSCphz2048swew6&#10;yos0IqkDpyEBhCq+i7PyUesjdcJUSzK7LEZfCmpX7M9q7PJPJDlXp8dUyuno9bKmIaoQVyNluZyw&#10;L2KY2h2+LgdMRYJoX0JmRa9RPQoPwCqjNDiXZlSmn0/qGrmtdSQ3tI1mVqqBUZk+WnMZR0apiCvj&#10;VCRBnqXxJPOT9ayXXsGJS+dxVNcCNu5fzsLqNlKljAa2BLYp/GyI7LbZCQT9M+L7cVMgc39EpmJv&#10;rA3B1eg1z8vZHrnBvWoWXQj8WnPMLoi/RqVoYIfHkdmMHYWIUi5BZo2VWIoslW7GfT3GX2NvBtcF&#10;fI7Mpt9EZkZvUX0ijCtZOVPKpRmZ6eeTVCP3tA7nH62jmFo/iGGZfobk0p5S4jwZJyg6zfMsLuzs&#10;je9fzvFd8zm6YKQWFYxU8dgBQjMyo9oImeFshMxMRiFLmnLt6W8hT283qpmDEOf5AchsbhNW34OY&#10;jgSjvuOw3w2QWcVhiMF1w25IbJWKIYhj/niHfX+O7EJdh9zQTpiILOO2LPv7R8D/EKf44zifJYHM&#10;ok9ElA5KL+k+xEE9Dxn7R4hf7EMkUr0aZGW0FA3NkGyGEVkxSne3juCW1pF8XD+I9mya4dl0wXh5&#10;w7NxWtlR4WdxIrmakTpiWQeb9C2nK55gQbJuZcj6AGYYIlA3rvCzAzLzuQ652byWGR+H+Me2QgzV&#10;zsiy5BxkieCGLyLLk50RiZgxVM4JzCOhAjMRVcQbsb/7tRkS3rA7YsiHlLT1Ijf1Z8gS5wkkCtvN&#10;9b0+IvmxJbJUeg8x3K/jvYRZHNlMORtJkXkJMUSzCj8dLscceYpvang2zeBsmql1TdzXMtwXo1TE&#10;mHFa2SGlRirFuulejuxawBHLOti6t5vl8QRz1w4jVU4D8nT14+JtR4yJqa3l4cgscDDih8siT/4F&#10;iBHxqsbZiMwwByH+ucWYk3wtLiH90LWOId9jVfmFvFC8T0dk+mnNZXmvfhD3tgzjztaRfFrXSHs2&#10;Y9woFTFunFZ2XPjpjCfpSKYYle7jkO6FHNe1gC/0dpEmztxkHf2xmF9xUusgT+tFiKOxRo2BxJbI&#10;A+Rj1FWLXZEDkuQZnemnIZfjzYZmbm8dwf0tw5mZamBINs2QrNS18Guq6JtxWnmCws+yeIJ5yTpG&#10;ZPrZu2cJRy5bwJeXd1KXzzM91UCWmMmI8zMRP0exYsgMJHv8KWS54Hb5U6NGWGyI+Pj2RFwFpTmU&#10;FyE7sZ4pBlWvl+4lB7zQ1M7dLcN5vHkIc5L1DM/0057L+jJTKsd341RKvBCCMCdVT3M2yy4rOjmm&#10;awE7r1hKhhhZM3LB6yM+GBXTECfrfxC/xFsYKgRYo4YB6pAwlp2QHc9t0dc23BYD6pVx8tTn8rzc&#10;2MLtrSN5vqmdzkSSUZl+WgIySkUCLeSXI0ZjPsek/uX0xeL8s2U4/21s5dGZ7zA+3cuShJHh2CkA&#10;MKHwc3jh9w5kd+V1ZIb1ZuH3sCqd1Fh7SCCGZ2skkn87JMXKqT7XURgwTs25HIvjSb49chLzUg2M&#10;61/B8EL+W9CytKFUGc0RI5XPMyrdy6BclmwsZtI5rqqvZsXwwk9phG9xS/h9JMv7AyRobiY1o1XD&#10;OUnED7ohssu6ObApMtO3m7qkotFAHwD0xySoMpeGury9VBM/CLUEcl0+x9J4kq54gqZ8lkUkTXwM&#10;r3vvAhBn4yhkm72UecBcxEhNQ7ani9vJc5FdomopMlnDHCkkZGQ0EkqyLmJ4JiLhH6MxY4SsMCKT&#10;0pjL0p1qZFksQSpk/bZQjVMqn2dRMsmLjW3s172YfNJIeMETyLa3XzXBikZrmwptWWR3cAGyVOws&#10;jGVZyU934W+9SKxMHzITyyJlvUtnz3Fk2p9ALv4kEjLQgPglmgq/NxZ+im3Jwu/F4+sKfSQLP+Ub&#10;pLnCGNKFca1AZF2XFd7PPCRXbhZ66VsV6yM36hjkZh0GtCCz3YbC+0kW3mt5Xl4O+YyKn1V/4ac4&#10;5uK//YXxFz/b5SVtvchnnC70V/55xwrnTyCfWfEzbkCup+bCeIv/tiJhHMOQZdgwwrmncjhPlVqD&#10;LDGGZDO80tDCnGQ966fDdcOGapwAhmXT3NQ2iiO7FjA+3cuMugaviptpJDHVrvaRSRKIyoFJpYOo&#10;8UPcldC2k+NWwx0/wWMEejYWY3S6j2mpBq4bPJq2nBSLC3PulBgyojzCP1iacjlmpBqYUdfA8V0S&#10;Q9iTSHiNfXoN2elwU1igxposQGZM7yHi+G6kX9uQGdMyZIbitwDg2sKrSDqNa7KxGG3ZDCMzab45&#10;ahLPDRrMuuk+cuEU211JoKEEKj6ta+S0zrn8ad7HdCRSLE6mvM6gEkgeld+6QgOBHOI3+wRx+n8K&#10;zEGWcTORJV3G4PkSiKEah/hnxiC7pxsiD5TxRGBWXwVMRa7vZW47KBqmddJ9fH/kRH43ZBzj+3tJ&#10;kg89DycSF0Ax6Ov69jHEgKvnfUwMWOTNQGUR6ZN7kcTYGpKJ/yky8/kQiSz+HHHszwxwHNnC+azO&#10;OQYxUusVfjZGkqs3IPyyYFHhGeBQDBim0el+Lhgxgd8NWZex6V5S5CNRzTYyM6c40EeMGfVNnLJk&#10;Nn+e97FomHufQQF8G4mgrdMdOECYizxVP0QM0efIrmK1Z8c3I0ZrfcRoFbflJyEzsLWFHyPVfFxT&#10;NExjCjOmq4auy9j+Xhrz2dBCB8qJjHECMVD9xPi8vpHTlszmT/OmstCcgRqP1II/FfdVeKPECsTg&#10;fIqk50xHjFFxWWZyGRZ14siycBIyy1of2cqfUPj/QPBv5YF/IBpSdmryWVJqmC4cMZErhxUNUy4S&#10;M6YikTJOUG6g5vBHszMokEC4k5AyRjuZ6NBHliGGpxhHNROZ/XyCGCZTmfwDmXbEQE1CloVFP9d6&#10;iAFrC21k9ngVKWv/D/RpWVpKDdMFIybyu4gaJoigcYJADFSRTZBEyu1YpY9ULhTnFzkkFmoe4nye&#10;X/iZzarAzhlEo4quJTliNOWzjMj0k8rnWZJI0pGsI56vCi35FsRArYcYsHWQGLYRhf+PLPzfLy30&#10;ctLIrOhtZMf5KZyLCFpSTYYJImqcIFADVcoIxI+xAXLBDkVE0doKP01IwGAxmLE4kGJg3wok0G8Z&#10;EvzXXfj/UiQgc0HZjwltpMApFR4bmk0zM1nPI81DebehmSO7FrB7zxI+q2ukJ56IYpVoJyQRA1U0&#10;UiOQNKfByPVQDMgcVPi3GEhaDJgFCZsoBtj2INfFUsT3txjJKJiJLMenIv5C41SbYYIIGydY3UCd&#10;umQOfwrGQNWwIAekyDM63U99PsfrDS08MWgwTwwawquNLaTjKUb3L+e8JbM4c8kcAGakGqqtIs+A&#10;I0uMtlyG0Zk+Lhg+kauqwDBBREIJrMgBdeRZr28FNwxehwR5rpk3lTyYiINa64kDiXyeVD5HfT5P&#10;kjzJvPyUGpSiJlcyn6MrnuSFxlYebBnGw83DmJ1qoDmXYVy6j1S+l4WJFBeMnMQzTe1c0vEZ2/R2&#10;R72M/YCmaJjWKTi/q8UwQcRnTkXiSKb056lGzuiczdXzppoK1BzwFGVWU/k8g/JZGnM5UvkcCaAv&#10;FqM7nqArnmRxIklPPMGyeJLeWJzueIKl8STpWIzlsTjZWIyGfI6P6pp4YtAQS42fOPJQ+bSukaGZ&#10;ND9eOJ0zOufQnUgwJ1lP0uX3lS/0Hc/nycXcV/RYmyg1TBeNmMgVQyWOqRoME1SJcYLVDdTpnbO5&#10;pmagKlI0Rk25HC25DE2FC3FJIsXMZD0LklL8dGaqns+T9SxI1rMknmRRMkVvLE5vLE5/LEYmFicT&#10;k/I/WeTffAwacjlGZPupz6sD9RL5PAuTKRYn6jiqaz6Xdkxjw/4VsixPpOizKc9clIsdkUmTyufp&#10;jcepy+dI5fMrjWKeGJmY/GQR/0qG4u8ybi8lisImj3jkm3JZWnMZ6vN5Msj7zBOzfGcN+RzJfJ4L&#10;h0/kypWGKTpxTDqqxjhBzUBZkUdmRu25DK3ZDJlYjBmpeqanGpmeauD9+kFMTTUyo66BxfEUPXEx&#10;QnGgPp+jLp+nPp8jkc+TIE88zxrLOjfEgTQxptc1sGlfDyd3zmOr/m626O1hWDbNwkSKxQWBwfJz&#10;5IgxKJ9ldKaPvliclxtaebB5GLNT9YzM9NGay9KWzdCey9CcyzIol6Upn6Mxl6Mpn6Wp5PdUPkdd&#10;Ycla/LwAFiZSdCWSoV87sZU/MsZUPk9dPk9dPrfye+mJJ5idqueDuiY+qWtkREaqoOQtZpExYFgm&#10;zcPNQ/nd0HGMTfdVlWGCKjNO4J+BKr6yLZdlSDZNjFVaGvmV/9qo715yqcRYdYN2JFOsiCWM6aQX&#10;ndNDs2naslkWJZJ8UDeI9+ubeL2hhbfrBzEz1UBnIkmaOE35LM257MqL3aeiEmsQQ5ZiHck6liSS&#10;DM2k2aZ3Gfv0LGb35Z1s0ddDd0FfPleYBQzNphmWTTM7Wc/zTW082DycZ5vaWZRMrRQ/yxJb5SMj&#10;T30uVzC0ORryOVoKBqs5l6WlMONoKfzelM/RnMuw2/KlTOpfzuepBpYH6BPLEqMll2FENk08nycT&#10;i9Efi69cQi9NJFkaT7I0kaQjkeKzVANT65r4uK6JGal6uuJJGvI5GnI5YjFr5YA8kI7FGZpNkwpR&#10;NM4tVWecYHUD9bWCgVro0kDJlFmWDc25LB/UNfFY81DmpOoYmsnQVPDT5GLQnMuSLPg81hhT4SLr&#10;jq8KiemKJ1kei7N+upcDexYxPJNmdqqe7sKsxSnFdzYol2V0pp/ueIK3G5p5paGFZ5raeae+mQXJ&#10;OrLEaM9laMllCs7t6NAfi9GRqKM3Hmd8fy8HdS/kiGUdbNu7rGC4Y7xf18STgwbzQMtwXmtoIQ+M&#10;zvSv4SspfWhkY6xcwmWJkY7FSBMnE4uRK/wtS0xmhuTJEGOzvh7OWTKbo5YtoD6f53PzhTZWQ2Sq&#10;s6yb7mVmqoH7moczJyXf17J4YqVRWpJI0RlPsDyeYFk8wYpYghR5WrMZBuUL1yDY0tyX2XB1FtOr&#10;SuMEq4cZnLF4NtfMn8r8ZIolCb2BKjpXW3IZhmfSLI/HebO+mYdahvHooCFMrRtEPgbJfH61WYad&#10;J2uxJnweuXjSxKjL59iht4vjl85n/57FjM7005FMsSReeUlTabx5YgwpzChmpep5qmkwDzUP5ZXG&#10;VuYn6mjI5xiaTdOQz4Wuw6Oj+H6XFsqGDc6mOaNzLnt3L+LR5mHc2zKcGXUNNOckuDOOufdT6rif&#10;l6yjO55gz54lnLd4Jnv3LKEnnmBOsm61cXolR4z6fI5xmV56YgmmtAzjz4PX4fX6FojJgy2J/Jsq&#10;zAJT5FbunAY1y40aVWucoJAsHIsxI9XImUtm8/v5U1lgYaCKfpnmvCzb0sSZlmrgP01tPDFoCP9r&#10;bGVBsp6hmX4G5yQtrXRZJze8s2VdcYw5YE6ynr54jG1XdHPYsg4O6V7IpP7lLIsnma8oMpqNxRic&#10;TTMq08/HdU3c2TKCB1uG8m59MzFgVKafhnxu5TirjTh5uuNJOuNJGvM5uuIJhmTTtOakMLKf7ymO&#10;REfOSDWQzOc5qmsBZ3fOZvveZXQkZOMg7iFGK1d4MI3L9NEXi/Fw81D+3j6G/zS20ZDPMSYjas7V&#10;+L0FQVUbJ1jdQH29YKDSsRjLC8urRD5PQz5HHOiKJ5iZrOeNhhaea2rj9YZWptY1rrzJ/dxiLc5m&#10;5hee1pP6lnNgzyK+2tXBNn3dKw1YfyxOnDzZQlrIuule5iTrub5tNLe1SZXV1kKV1ajPkOxS9O9l&#10;YrFQdKsT5FkeSzAr1cDwTB8nLZ3HGZ1zmZBeweyk+Hic+KOKRmlspo8s8EjzMK5rH8XzTYOJAWPT&#10;vSSgKrbzw6TqjROsbqDOXjKL0zrnsjiRIlb4+5xkHZ/UNfFBXRNT65r4rK6RDDA0m6E1YDnS4lNY&#10;tu/rGJnpY6+exRzZ1cGuKzppzOeYm6xnWDZNLg93tI7kmiHr8F59M4MLy7oga4etTSTI0xlPsiBZ&#10;z8T+5ZyxZA4nds1jaDbDjFQ9vZoNjZXLt3Qv/bE4jw8azE3to3myaTDZWIx1030kqT7HdFgMCOME&#10;q3bFFieStOSyJArT8X7idCYS9MYS1OdztOUyDMpljfoxvIy5Ox5nblKKjO68opOjujrYt2cR79Y3&#10;c/nQdXl60GAG5bKMyfT7bZTirCqKUMwcyBZ+igUEBjzFLf0FiTqWJpJst2IZZ3XO5oiuDlJUdprn&#10;kADVselelscTPDZoCLe3jeTppsH0x2KMy/SFWmKpWhkwxglWZVj2x8SFWHR8pwrLuqhS3H2cnawn&#10;lc+xXe8ypqUamZ+sYz2zS4AksBmwBaLAMBGRDxmCJK42IYJ8ReOUQT7SFYWfZUiy6kxEOeFjpK7f&#10;hwywislFMzI7WU9vLMYePUs4t3M2+3cvZnEiRUfJzvC66V4ysRgPNQ/jlraRPNc0mBwwtmaUPOHE&#10;OK2P6CB5fXjHkIq6D3jsx0+GAecY6isPXIUNOdXi7K8zkaQpl6U5n125++eBnYC9kWqyWyNSIKZZ&#10;gEh7vAU8CzyNZOCbJgVciPeNtBgiU6OtBlMMO5iRkqpAR3Ut4OcLP6M9m2FBMsWE/l4ebR7CFUPW&#10;5YWmNuLAWPvLt22Bg3F2T8WQz/ffDl7jB/sAX8K7PagHfo9cQ6vhxDgdAkzxOJBSNkQkIqLIVogB&#10;NcX6iFJlUOwEHAvshShDBs1CRON6CnAnMvsyQRyZoaUM9TeSCjdFJVY6zesa2WpFF7fMeZ/N+7q5&#10;ZNj6/HLoevTF46xfKAzgYJb7BPLgcMpLiGEIkw7kIW6CNirIRztZ7XQbGkiRRw33Z5I+g30VC1b6&#10;TQw4E3ih8PMNwjFMIBftkcCtiHrj5YgCpVdyiEytKfawe2C24FfasK+bd+oHceroTThuzGb8bNh4&#10;2nIZNupbTtyZYWoAdnYxZpAZcJPL15pgHOYM011Y6NqH6YrZAPhNiOcPiiD87t9GpHuvJXrSw+si&#10;RU4/Aa5BKv164U7PI1rFZCcH5xEjNal/BdPqGrivdTjrp3tpy2XJOK/xthvuDUwDcIDL15rAtlG3&#10;gWWl4rD9xN9FfCE13PFVpNDllYiYf5SpA85FlvI/9NDPu5hTi3RVMiwTizE4m2FsWibYLjcrvuzu&#10;ZSvZy+PrvXCIoX7SiD56RcI2TiAVZGs4ox24HXnqbBruUBwzCPg5opHt9sH0L0NjGQ1sb6gvpxzk&#10;8fUmZy9OqAP2NdTXy4hscUWiYJxGAH8PexBVxB7IbOmYsAfikW2Ri/ObLl57n8Fx7GawL7uMB7b0&#10;2EexDFbQbIs5f5dyYhIF4wTwNcKdplYL5yAVOcaEPRCD/AH4i8PX/BNzmxb7GerHCaZmPaaWV04w&#10;+XndrWqMinECuB9zW8QDkZ8Bfwx7ED7xdeAhB8f3Af81dO49kGVykJgyTl79Vm443FA/xYKwlkTJ&#10;ODWjsaRrMZciJagHMgchMyK7PGjovAlgd0N92SGOd39TkckEV2cRJC5sC0N9Pa47IErGCWSaWu2+&#10;FNP8H3Bx2IMIiH2R2Cg7WG5BuyDIGcjumKsy3Ajsb6gvO5g04tqJSNSME8BtSDHLGvJkvCrkMQTN&#10;ccB5No4rFqI0wcGG+rGDaR9XkL5aUzO+biTNSUkUjVMM8T+t7bSgiAEZ4PwOSUzWoV0a2GQCkhAd&#10;BKZ3B4MKKYhjLvDzeWyEh0XROAHsiixn1mZuJ9wUhbCxkxh+l8HzBeF3GgXsYLjPjZE8Vb/ZCinD&#10;boIpdg6KcsXfqxCn52chjyMM9gIODPB8c4EZwHygk1UKCnHEP9KOOEPHIXFpQTAJOAtJybHi38BS&#10;zPhw9kbSa/zEr+XjIfifCmYq8BIGgHECMU6mdgeqiT8HcI5ngMcQ+Y23sZec3ABsjsxs90WMaEL5&#10;Cm9chQToZhTHPIuZeJ99kJmqZcSyAfyanX0Z/43TYYb6eQtRNNAS1WVdkc2RVIe1iYOQpGi/uB4x&#10;+HsgF/Rr2FdN6AVeRXxC+yHjvBK18fBCPXpdLVP+yQb8X9r51f9k5LPyi6GYW47a9qNG3TiBJIlu&#10;FfYgAuQ7PvX7IXKBfQ1JnjXBdOB8xHn9gqE+y/mBpv1BzCk/7GKon0p8CfE5+cEgzC67yjH5udgO&#10;AakG4wTRVs00yXj8ebo+icxCX/GhbxA5lF3wJ0dyJGoZmCXAG4bO5UqlwCZ+S5y4Ea2zi6kQggU4&#10;+K6qxTitB1wd9iACwA8n+FvIhWtKjVLFGcBNPvSrk2s1FXKxKf4tqf0O9PRzSWrKkf+kk4OrxTiB&#10;KDtODnsQPmP6Assjjt4gOQXz8suHatpNpj35cZMPwb3qpV02wx/DuhkyezXBvU4OribjBPLmBmpy&#10;cAzZBTPJH7CpkW0Y0ylIo1HfeO8gBQtMsKehfko5iGDuNT9UCkwtF/uQ3WHbVJtxGgL8I+xB+MQk&#10;zMcQXWm4P7u8jojwm0QXUuJoyaDgQMw/AINKLPZDm+pQQ/28jJQXs021GSeQp7KfjsuwmGS4v+lI&#10;YGVYmI7V2lzTbkqArhnzu3ZBGafdMWtYWzA3m3ciiQNUp3ECuAP54AYSww33N9Nwf055ELPxTxM1&#10;7SYF6Ew6r7dGNnSCoAWzu3Y7Yc5GOFaRqFbj1MjA034ybWz9Coy0SydSEdgUOqesSQE6U1vnEKzi&#10;AZiNdzL1OXyKizS0ajVOIF/CaWEPwiCmRcPaDffnBpNVf+0E4poSoNsOM3X2IHiNcpMqBabcJ05E&#10;BFcS9dw6HdchOwCmSgUNJDZE/A9BFPS04teY20L/3MYx92JuE2APvMdsNRO8cdocqTDtNWF+A6Tm&#10;oAlcrXKq3TiBRI+blqEIA5NVhkFSGg7DrKyIU+7FYWyLR2YgMVYmNhd2x7tx2h8ppRQ0h+BdpNCU&#10;iN1S4Dk3L6zmZV2RLyD5XdXOMv0hjrnUhz6jjikBugOR2DMvhFVbzoRD31TM1PNuXxiWcTJdovsK&#10;/M3kD4IlPvS5IbK0WpswtVEyDEnW9UJYxml3vK2KGjE39iluXxiWcXoY8zlYjuMoIoZfMUnfZ+2a&#10;QT2PLCVM4GUGshHBKFRWog1vy7IvYmY5mqcKjVMcycEymVqxMfArg/0FzQf4J3R2MSIuF9aTPGie&#10;NdSPFyWBsAOFvYQUmFJQeBNY7PbFYRmnYkCd6RiQC4DtDfcZFCswJ/1RiclIteDHkAeDqfJEUcSU&#10;AN0uuE8pCqPgZSleHkSHGhqDsty4jrCMUzFA8GXMawBVc+WW/wRwjv2AG5Ct5luBkxl4UsgPYc6v&#10;6Sb1JIU345RDBAG9vIctcRcKMA5zqVSeagtGwSF+BjDPYN9jgb8Y7C9IngnwXIORGnE3IhrinwJ3&#10;At9FDNj4AMdimsWYm4W6MTL7IDFObpmNPDS6PfQB7nbcTOUBzkWuK9dEJZTAtMja1/FH+sJvnkLS&#10;PsJgAnAUoiv+GDKzeg9Rgfgm8nmuE9LY3GBKgM7NDe5VQ+t9RNnB082NO/2zQz2es4hnlYioGKfX&#10;gV8a7vMewgmA80IGWXJFhU2BExFdqCcRpYPXgb8BZyLRz6YTlk1hKqRgDJLO4gSvs4//Ff71eoPv&#10;jrPqOCnMiRN6Dr6NinECKWTwocH+2pHS5tWG37XTvJAEtgFOR+rJPYcYrJeQcZ+GbEP7WQnELu9g&#10;Lq3JydJuPN59eEXN/Kc99jMYZ47x7ZHMAq/04TKfrpQoGScwv7z7KnC04T79ZhpS7bdaaEIM0rlI&#10;ruNLyJLwDqTSS1ixPgD/MtTPfg6O9RpZPR2ZnYJUtPEanLu/T8eqeBED6VhRM07TMJ+KcjPVt23u&#10;V3mooBiNPBT+DnyELE9OAVoDHocpAbo9sH8NeRVnK50tZfEeXOxk1neox3MVMRIQHTXjBJJV/m+D&#10;/aXwuKUZAvMYGPmCRfZkVfjCbwlOfO1xpBCoVxLY8yPFbR6notzP5HVpty2yg61jJOZCSow8FKJo&#10;nECy6U2WMtoLceBWE1cSbGhBEAxBZoWfIEbK75lUL+a0zO1In0xG3qNb+lkzcPEpD/0VsbPUnGzg&#10;PCCqEHbkbbRE1TgtAk4y3Oe12HuCRIkDCF9u1w+SiJGaChzp87lMCdDZucG9+myeZ011illIsLIX&#10;Jts4xlS6jaMKKyqiapxAdtpMR3tPMdyf3/QimfHzwx6IT4xA9Kau8/EcpvSkJiA13FR4TVmxmil7&#10;9eHsgfpeT2JuM8qYfliUjRNIBLNJnaPtgIsM9hcEs5FxTw95HH5yGhLR7UfM1AzMRYtPVrSNQrTF&#10;vPCAxd+f9djvENRj3wkzm0adyA6jEaJunHqRqGWT/BJRMKgmZiNVPLw6R6PM1khEtK7KihtMfW4q&#10;GRKvSeyfIBH5lXgRD9n9BVThEKakhF0pXloRdeMEEsxlOmralB8iSJYiu14/D3sgPjIKeBXzvkFT&#10;Wl/7IXFdlZjssW9VNHgO61mVXVS7iKaWdKZCN4DqME4g036TRQwmITlk1ciPkKIBL4Y9EJ9oR0o8&#10;mdS3fw4z2mENWPuVvGplPaFp9zr72x5JxSlnNLCjx75BDKjRh361GCcwXwf+u5j5UsLgRcRAnYD1&#10;UqCaGYu5xN0ipsqVV1oCfQmZ9bllOfpdLhMhBZV25EwJEL6O4aT1ajJOr2BeD3sK3kXsw+RWpBTQ&#10;kZhL1YgK+wCnGuzPlHGqdIN7XRY9gz5YdC7eZ8uVlnaTPfZZxJOwXCWqyTgBXIikQ5hiJHC9wf7C&#10;4h7kZt4CUQMdKEu+v2Gu2OgUZOnhlU1Zs5iGV4fyszaP8zqbrDRLMhXfZLwCd7UZJzC/vDsFczIR&#10;YfMucDmy5JuEvLdipPmi8IblmgTmNgCWYE5pdHLJ/wcjW/FemGLzOK8ZA8NY3ZDugHsZ4lJmIxpU&#10;RqlG4/QRUlHEJPcg5XAGEp8gFW7OR56Y45Gb6GxEn+nfmKtS4ifnAy2G+jLht4HVhQwPwplmUjnv&#10;I9+VHf4LdHg4F6xevGCyx76K+OJSqEbjBLLT9orB/loQiY8i1eyHsqIbubivBf4PeYKuh+w+fRP4&#10;U6G9J6wBKjjHUD9TDPVzIKuEDL06lJ36wkyGFJiSSPElsb5ajRPIWtlkcc6vIBHp4O1JWE0sRfK5&#10;rkH0mHZCZlh7AechPp9XMV8q3SnfNtRPUSvdKy1I0Ch4VyFwKsrmNaRgB1bd9yYqxKxAHwbhimo2&#10;TvOQ+CeT/AOZNRlfP1cRC5Hlz+8RLfYvIAbrQKT+3SMEP7saiXOpXCtMLUE2QB5iXuRfluJ8PCaW&#10;ptsh36mJFcILQNpAP2tQzcYJpHKISaudQATScpjRARoozAMeBX6B+FjGI6oR9xCcoTrIUD+mrpdd&#10;kA0HLzzDqjJpdlmAd8f+npgrnOlbpe1qN04gMT4mDclpSHiByXJVA42FiMLokUi2/gWI/ImfmKqm&#10;8yhmDOpRwE899uF2981rSMHZyHdmAlOqD2swEIxTF3CM4T5Ppfq0n8JiARK+sCGi+OB0JmCXrTBT&#10;TacPMyJ+Q/F+jbiVBPLqd1oXdwU3y/kQCSPwhYFgnEB2MG413KfJ3K61hV8hEet++OxaMSfvayqk&#10;wAtv4F5I8GWiMbM3JixXiYFinEB8IAvDHkQNPkJ2st71oW9Ts1mj2fMu8Tr78RpSYAJjwnKVGEjG&#10;KYe56hE1vJFG4qhMhyCMN9SPSQE6t3j1G4Wt7bUIc/rsFRlIxglkW/PqsAdRA5B0kSsM9znOYF9h&#10;Lu0W4d3vFXbxi2f9PsFAM04A36J6JG0HYiR6KX/EbKCsSRlf05IsTjBhGDswrDzpENP6/mswUJ2+&#10;X0GigaPORojvwFQZrH8SrYKcc5EHxfqG+jNZHPVZZKfRROKrU0wtyR7BTJS3U0wU+9QyUI3TO8CP&#10;gUvCHoiGTsyW6x5PtIwTyK6SKeNkSj6lyJOsSlkKkimG+gnL7/QqEsLjKwNxWVfkUsJ3euqYh9ng&#10;xUbgiwb7ixoml4gQjkDfC5gr9fUaPsYZKTAuLFeJgWycwLz2kx+8Y7g/U5G/pjDpJ+o22BfIktqE&#10;AJ0TTPu6wggpMC4sV4mBbpxmAt8IexAaXjXc32HAOob7dMtQzC3pwHzg4RIM1lmzieldtmcN96dj&#10;JmbVaC0Z6MYJZMcozF0NHf/1oc/bfejTDSdjVn7mY4N9FTGlLW6H+ZiPDXoK88tdFb7Io1RibTBO&#10;AIfjX86XV/6NPMFNsitSXSZsfmC4Pz+izqf40GeQ51pMsI5xX4TlKrG2GKfFSBmlKJJldRVOU/yG&#10;cHaiityKLOtMsRx/jNPbwDQf+q2EX0bkUZ/6LaeHADcR1hbjBHAnPso7eOTvPvV7KyLBGzRXY94w&#10;PoZ/ipxB3HB5/ItKD2rm9B/MxeRpWZuME8gNE0VR/9cx7xgv8gdEe8lUkQAVoxEj4scmhJ8lvJxK&#10;5brBzwo4b+Je4cAJRiv66ljbjFM/IpAWRb7nY98nIDss38Sf77wN+CHisN7Ph/678Fee4zH8V/T0&#10;VV6EYEIKAlVzWNuME8gU3q9llBeeRYoN+MVoZBb1KfBLvGtyNyJSr39CfDY/B5o99mnFj/B3R8qU&#10;AJ0KvxON/R7/+wSsITVQ01d0nIGUxYlKPFCR4/F/ej4eUay8CHEG/w/4oPAzC1l6dCOyJ/VAE1I4&#10;chQiyTsJqXr7RcwGWFrRiRhVv3kKczrl5czE/2yFpxF/kF+Vg4Jyuq9kbTVOIMnBr4U9iDJmIfrO&#10;fw7ofFsWfkpJIztjGSCFzJBSAY2nEscHdJ77gN/51LfvGfyIEX8K/6pX+yosV4m1cVlX5HVkeRM1&#10;riWg9AALUogPaSgijRumYbqL4J7YfgrQBaW95JdfayFmi9jaYm02TiBO3EBC8R1yFOZz7qqNWcDR&#10;AZ/Tjy35LMEZJ79CCkIRtlvbjRPAwWEPwIJdkKf52kgaef9B44dG0RMEF77yNvC5D/2GEh9YM04i&#10;WXJ+2IOoQBdSOvqzsAcSAjvjz02m4zlEYdIkQcRQlTLFcH8ZQlINrRkn4Up8Fmt3yXxgW/wL0Iwa&#10;y4EdCcG/UYLpaPEgE4vB/BLsZcxL1diiZpxWcQjBZnfbpRP4AnBbyOPwm6nANkhoQ5iYNE6f4E8N&#10;PxVuSpyr8F2O14qacVrFAqT2XVQ5HineELQ4WhDcjRTj9EMSxSkmNd2DCCEopwt43GB/gakQlFMz&#10;TqtzCyEEmzngamAzghcY84teJA/vKCS1KAosQRJcTRCWjpgp4zQdmf2FQs04rcnRwIqwB6HgQ2B3&#10;ZJZXzc7yO5Fo8z+GPZAKmNiS7yW8h4gpv1NgwnKVqBmnNekm+PgaN9wMbIDsNFZTyMG/EDG8Y5BY&#10;pigyxUAfQSQTW/EukkPplTCDgWvGyYKHgH+EPQgb5JCdxglIvmCYu1wqckiszK5IeoWpZZNfvI33&#10;mzvUWQfeVQq6CbnkuRPj1GTwvOMN9uUXp2Am5iWB/zmMWURpYQdkK/6PRGPJ9yZwMVLk4Aiib5RK&#10;8aoQEXQIQTlel3avEfLmi5ObZhZiSb0OOI6ZKaff5JHo8Z8jZcPdhBnEEMMR5PT+f6zajt8FkTXZ&#10;E4mX8ttIdhfO/QSyseCHrG5Q3ACsh/PrPY48GEJzJBd4Blla1uH82o0jM/JQiU3cLKrS2jUMMwbY&#10;BIkl2hrYGJnButH5TiOlxj9DpFbeRJZCHyF67TVqeGZtlkxZ25hT+CkVPWsCRgBDECWCVkQwrgG5&#10;NjKIENsKJH5mGZInthiJC4ti0GqNAULNOK3dLEdiWaaHO4waNdaktltXo0aNSFIzTjVq1IgkNeNU&#10;o0aNSFIzTjVq1IgkNeNUo0aNSFIzTjVq1IgkfoQSrIvUOGtC4mPm4/9W9TpI0chmJC5nUeGcUZHh&#10;qFGjhkNMGaeTkCKVXwAmVmj/FElreABz9a+OAQ4snHMSa84C5yGlfp4FbkKMpBXnIGW0y4MKZwHn&#10;uhjbFkjaSzkNwGnAbKQe3A2Ff01xLqtn+l+MfD5OyCDqmzMQ6WI72kDDsa6ifAdwu4PzX4YU7Szn&#10;c0Rsz+55i2SAk7EvNduCXC+q4pQZ5HssL1xwLfKQNMXFrF6FZx8qX49ZpN6h6hovZSzWUjV3AbcW&#10;/n8JsJXNPp1yP3Cj6gCv6SsnIqWiJzl4zWvAT3Avmn5E4fWbO3jNcuCKwusqcRJyQVZiUyRFwwnX&#10;UPkiyiMGqh+JyO502K+OrYG3Sn5/o/A3L0xDKu7+XnHMRNS5ZKOxX8r6c2T2XU4Pa5Y73wCR99Xx&#10;VaRoph1OQR4aOtZBIu5LySH5lKbYj9UfDt8DLrc49kWkMIQdtmT166SUvwJnFv7/Mc7ubSfchHzW&#10;lnjxOd2OyIo4Hfx2wMOIsXDK31kl6eqEJuDHyBdSaWb3D6y1hb7q8FwxrPWgLmXVUjOHpIOYpFwk&#10;z0Rp8wnAVUiWfrlxKJLW9OHkQWRVdWWai/MWcVL+6ys2jumnsk636YT2rrLfOxXH7gT8n81+Ve6O&#10;UiUOP3XCFugOcGuc/ossq7xwPiKYZpd/AV/zeM4tkdnEBhXapli85kSH59gTGGbR5uT9usGU9nUl&#10;dkW+dzdsC1xkcCxO+Sr2KhfXA/v6PBYnOJ2FXYXI0wwI3BinxxDNIBOcAPzMxnG3A3sZOmcLoivU&#10;UPb3WyscC7AhkslvF6tZ02v4L6Phd67k5tj7virxS2Ajg2NxQgvy0NBxOGZ1y7ziphT8wwbPr/K7&#10;eUVre5xezOci62AV7yO1rrqQGcSewEjF8T9Gyh5ZlQU/Gv0s7QXkqb4Aubg2A45UHD8SKWZwRMnf&#10;XkKWDhMqHH8kMuPSUacYq5MqFv2In8wpdpc5S1jlYys+nXOIwd4CdbXdixBnv91zlfIYlT/fIDgY&#10;fYHLQ3w6dxp3ml5utOw3Rb6fi128thw3cjp2adUd4MQ4NSGOXiv6gK+zprxtE/BrpMqGFX+k8swo&#10;iTjorOhHZl+VtI43RG5Aq1neVxHlyJdL/nYf8N0Kx54A/EAxjiIHYO2XcbKkuxPZfXGKXYM2A/i2&#10;ov2owhgqkUJ2jdxsaKyPiJh9x8VrvXI08E2sxeOS6B+8bnkUKe3lFLeFNn6IyCLbeaCqOAPZEa30&#10;meWRe+vHFq+9BHngV1qaxrGxinBinC7UtO8EvF7h78uRi6IeebOV2BMRQyvf/TgTtYXdB+vyOx8D&#10;X0JuxHEWx/wUMShFbqeycRoH7IZeuvUoi7+/gIQP2KUHf9Uz6zXtdyG7UVZqiDvjfrf128jnHLTe&#10;+VDEb2Z1vRyE7KD6wQqCL3YwBVHy9IKuwOk8rI3TFDwaRyc+p68r2i6lsmEqf/1CRfuXK/ztdMXx&#10;N2GvLtgpirb9kZuwyOtYF3Y8TnOeZlZfJpbitDChzngEwc1Yi8l5jeUx6RdxwoGKtkN9PG+dj31b&#10;sS7+l90a67LNFnaN0zZY+40ywC9s9qOqCLFH2e/roo7R+ZXNcz4NvKdo37/sd6t4mEM15zmYyg7M&#10;PNbO9iij2m726igdgb1YItOofJcqw1WtnEPlh35VYHdZp9pefQrxN9nhcirHq8Ca0/x9FP18ihSX&#10;tMtjiJO8EtuzepTxLVRewo5EfBJWTtVjLf7+NM6ruJiOf3LDBlhvZZvQCT8F8WvpnNQmGceafkaQ&#10;79Uq/MMEYdWvA3nYjqRyXFaksWuctlW0/dvB+T5GtpTtYGVMwHmJoXcUbVuW/f5e4fgtKhx7HJVv&#10;puFYB/q5SdeZAHwRe3EuMSRKWrVkLsdORRHV5ofq8yznMeQBMLxC233AYOw/3JzwL+QaGlP294NY&#10;0zhVCrSdgTxIJxsYyzicfZ+fYT+iHuS7fx/xi5YzBHngeo1LDBy7xsnKoQzWMyGvqMIPnJ5TdXyl&#10;tfH9VDZOB1G5TJRVVHEGZ3llpec5yMHxpwPXOTjeajlfh+TiXYZsJljxkINz/RExPv+q0NaIGG8/&#10;tvD/hcxADy/7+1Gs6cQ9gDV5CNmgmWxgLJORnSu7XIR9twVIHNdRwF+o/FkejeQ4TnHQZ+jYNU6D&#10;FG1WU/xTgXYkxiNW+EmzKv+o9Pc4oiRwf8nrVbt05QmXOpYo2toRZ3ZpYuitVN6FGIz4nu4v+7uV&#10;s/wJglmiOZ2yT6RyqsUg1A8FkC1qbepBCZsCv0HKR21dof0ryM1jFbrgls+QdI9y47QREkxarKm3&#10;G2vOrkC+Y7/yynQ4/T7rkfd6LNbhJLchvr5uqqSwid1BqnaPrKbkf3XQP8hNXHrTq3Y4nAYA9ira&#10;UkjwYalx+hjZBq0UGX4Mq49zLGs684uYvuGscJq2ksJdMGQa9Q5qJYq+nANYM1SkyB3IDl4P5m6c&#10;OmTWWilO7iBWGSerYN3nkPCYMHDjH9oGmZ2dD/y2QnsjEg+4P/YVGkLF7m6dykdhtXPjNAmyPMnQ&#10;ZClk1Vo/b3Euq+3/A1ndWB9mcdwKzMnDRIEMEifU6fB1xQfJXOAsxXFTCv+qZrlOGIvchJV8caXx&#10;aJWWz68i77fSjCrqXIkoFFRiP2SJOT2owXjBrnFSzTysAtecFlwsNxCq6FincUCqZekKKj9JrLb/&#10;B7F6PJNVYvAjqD83k7T72HcaCT7dHH1Qno6/ILuXldgLWTKbyuwvugUq6VFtgzywRiBVj8spPphM&#10;am05wc3OYen9cyjW99/dyFJ2rotzBIrdKbTqaVZJewckfcQLqnOOcNiX6vj5VI7p+RzJ16vkGD4a&#10;MV6TsBZzu8PJAMt4EblB7OzuxFm9iq9pVmA2VuYQ5LutdO3dhbmbpvjZ3Url1JGdsA4UfLTwr6mK&#10;xq8VxmH3+7Qy4HbpQAT2ylPJQAzf/bjLjQwUu8ZpKrC7RZvVzfk1JGWg1KKPBC6weU6VloxTPaeN&#10;FW2qHJ/7qGycijlYVuJeS1nTae6Ep4HfeXi9jnlI6k6RHOIkr/TdtCIxSTcaOnc3YtzvrdCWwvph&#10;55SiYXkcWYq2l7X/lMoz8E9ZFSphyji9iL/fZyVuRpavlZatQwIeiyvsGqeXsU5fsYqsvbHC30Zh&#10;3ziptl53Q3xddh3BKqlaVf7PbchOUzkpZAYw2eJ1D+PNZ+ZnNjjIbPEvFf5+HJXDRi7FnHECMfr3&#10;4lzIzw05ZNe0PO/RSoLHaaqRHQb70KcdjkW+6yjJwNjGrs9JleTZhv0Ar0pJtVY8g/W2aCv21Q3j&#10;qNUNVUGkcxTtN2Gt3eQmtilIrHx2VmlIYzGfsX80wUXCO8nle1R/SNVQnKVWJXaNU7FYgBV/Qm+d&#10;R6KWTSmnD7VR/LXNfi7D2mnfgX59X0mOhUKf5YJ1xT7dZuwXMbWccMqNWM9GKxVs8EIWe5K4JrgP&#10;e1HoHeiVJ9wQ1vcJYpj9VmD1BSeqBKrk3sFIbtwmFu3FnR6nu2yV4jWKbIg+ofZo4PuK9t+hX37d&#10;ZuOYUlTJzXZxGmRqij6s9bO2o3JVFC88i1Qs8Zse7DmZrR5EXgk7V/Jk7FdmiQxOAt7uxVopEuTC&#10;fR/ZcfkfsuvSguyKnOxyfP9D/AVWScDHIUbqT8gysLi+3hoRiDtF0fdyRHNZxyLkwrYrE3ybzeNU&#10;HIbsMOoeHjlWN5x/w7tO0m+wFrr7OWtGXHvlbGSJvo7uQI88ypoKFJWO8YN9keTyYmaEFeXf513A&#10;kwbOn0fCC9xqwIeC02jcI9DrNh2FteiaG05GfD9WX+r2wPWF/3cgcUh2HIAnYl9p8F7sGafZiJH0&#10;ysaodxiteBXvxukzZHepUnT0YciuV6fHc5RzMPrryiv3AFcr2pfjX0jGRCpX/dGxADPGCWSD6ffY&#10;r9ASOk4LHLxB8G9uHva1doZjzzBdhf06ZiAObjtLOy/hAyYwtRy8RNH2Q0PnKOUN7GuCuWUe1pHT&#10;IBHqQQXN2sWJ0oQdzsO/RH3juKm+8gfs6WmrmIOzmmqPYW429nvU+tmVWIq9jO5qFJWrxONYa1Cd&#10;49M5L8Z58VKnqJZtYalzBo0TtYtQcVu37jIkRsWqEKWKR5D0gXIBLt0S825kCedEeqKURUhg6Hku&#10;X69L4p2O87FV2u3zQnmeo1XytJ2NCavd0CbW/AxVfhQnroNK0iVFKo3Z6XlVuY6VdLqsSjPVWZzb&#10;tLxy+XtQKZDavZc/QD37dfJ9qcbjuayUl4q/9yHO6B8hjnAdnyAZ0wcha+lyn4qdwMPXkIjtryE7&#10;PXb4CAki3JBVvik3PIo65N+pIzyGu7pkKsovCKv+7dxEf8V6C/xSVjespozTdKzdBpUMrdPzTmWV&#10;GkEpD1M5Xcrp92PaOJV/n6ob3kkBzl8iRTcq4eT7UtkPL7YFgNjEzU7w2keRnRC1v3FIaEEccTLO&#10;Qxy1pbE/KSS6uvTLX4YzVU0QbZ6dkBy3ocgNk0UutJmIc9jqS3DD+qyZkgNyYbyPs1I+CSTEIomZ&#10;OJgY4k8ovckmIt9Fruy4Fdh7oFR6Pcimwyus8tHUUTmlKI4s4a2kUqzYGvl8ip9LDLmWypd9bs47&#10;ErlGcyXHTqWyv2491iyNFCv8/g5rSptshlyDJr7POJLCVaqdNQxJVK50/X2As1qHcWQFky/7m5Pv&#10;qw2Rcy5/vzFkMuLJB/r/38QippZ0d3YAAAAASUVORK5CYIJQSwMEFAAGAAgAAAAhAJ+J+s3eAAAA&#10;BwEAAA8AAABkcnMvZG93bnJldi54bWxMj0FrwkAUhO+F/oflFXrTTWKtErMRkbYnKaiF0tsz+0yC&#10;2bchuybx33c9tcdhhplvsvVoGtFT52rLCuJpBIK4sLrmUsHX8X2yBOE8ssbGMim4kYN1/viQYart&#10;wHvqD74UoYRdigoq79tUSldUZNBNbUscvLPtDPogu1LqDodQbhqZRNGrNFhzWKiwpW1FxeVwNQo+&#10;Bhw2s/it313O29vPcf75vYtJqeencbMC4Wn0f2G44wd0yAPTyV5ZO9EoCEe8gkkC4m4mSbwAcVIw&#10;W7zMQeaZ/M+f/w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J&#10;SAhtnwUAAPgVAAAOAAAAAAAAAAAAAAAAADoCAABkcnMvZTJvRG9jLnhtbFBLAQItAAoAAAAAAAAA&#10;IQBPIOjfu3kAALt5AAAUAAAAAAAAAAAAAAAAAAUIAABkcnMvbWVkaWEvaW1hZ2UxLnBuZ1BLAQIt&#10;ABQABgAIAAAAIQCfifrN3gAAAAcBAAAPAAAAAAAAAAAAAAAAAPKBAABkcnMvZG93bnJldi54bWxQ&#10;SwECLQAUAAYACAAAACEAqiYOvrwAAAAhAQAAGQAAAAAAAAAAAAAAAAD9ggAAZHJzL19yZWxzL2Uy&#10;b0RvYy54bWwucmVsc1BLBQYAAAAABgAGAHwBAADwgwAAAAA=&#10;">
              <v:group id="Group 54" o:spid="_x0000_s1034" style="position:absolute;width:77590;height:23799" coordsize="77590,23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oup 55" o:spid="_x0000_s1035" style="position:absolute;width:77590;height:23799" coordsize="77590,23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56" o:spid="_x0000_s1036" style="position:absolute;width:77590;height:23799" coordsize="77590,23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37" style="position:absolute;width:77590;height:18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zsiwwAAANsAAAAPAAAAZHJzL2Rvd25yZXYueG1sRI/RasJA&#10;FETfBf9huULfdKNgGtNsRKWCSF9q/YDb7G2Smr0bsmuMf+8WCj4OM3OGydaDaURPnastK5jPIhDE&#10;hdU1lwrOX/tpAsJ5ZI2NZVJwJwfrfDzKMNX2xp/Un3wpAoRdigoq79tUSldUZNDNbEscvB/bGfRB&#10;dqXUHd4C3DRyEUWxNFhzWKiwpV1FxeV0NQrejV1+/K56s1/U31bGCfvtkZV6mQybNxCeBv8M/7cP&#10;WsHyFf6+hB8g8wcAAAD//wMAUEsBAi0AFAAGAAgAAAAhANvh9svuAAAAhQEAABMAAAAAAAAAAAAA&#10;AAAAAAAAAFtDb250ZW50X1R5cGVzXS54bWxQSwECLQAUAAYACAAAACEAWvQsW78AAAAVAQAACwAA&#10;AAAAAAAAAAAAAAAfAQAAX3JlbHMvLnJlbHNQSwECLQAUAAYACAAAACEA4xc7IsMAAADbAAAADwAA&#10;AAAAAAAAAAAAAAAHAgAAZHJzL2Rvd25yZXYueG1sUEsFBgAAAAADAAMAtwAAAPcCAAAAAA==&#10;" fillcolor="#cbedfd [3205]" stroked="f" strokeweight="1pt"/>
                    <v:rect id="Rectangle 58" o:spid="_x0000_s1038" style="position:absolute;top:18351;width:77590;height:5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GwgAAANsAAAAPAAAAZHJzL2Rvd25yZXYueG1sRE/LasJA&#10;FN0L/sNwBXc6sWhoU0eRUh9Lk0jp8pK5TUIzd0JmaqJf7yyELg/nvd4OphFX6lxtWcFiHoEgLqyu&#10;uVRwyfezVxDOI2tsLJOCGznYbsajNSba9pzSNfOlCCHsElRQed8mUrqiIoNublviwP3YzqAPsCul&#10;7rAP4aaRL1EUS4M1h4YKW/qoqPjN/oyC8nbZHRarNH67H47f+zo/Lz+/eqWmk2H3DsLT4P/FT/dJ&#10;K1iFseFL+AFy8wAAAP//AwBQSwECLQAUAAYACAAAACEA2+H2y+4AAACFAQAAEwAAAAAAAAAAAAAA&#10;AAAAAAAAW0NvbnRlbnRfVHlwZXNdLnhtbFBLAQItABQABgAIAAAAIQBa9CxbvwAAABUBAAALAAAA&#10;AAAAAAAAAAAAAB8BAABfcmVscy8ucmVsc1BLAQItABQABgAIAAAAIQAEk+/GwgAAANsAAAAPAAAA&#10;AAAAAAAAAAAAAAcCAABkcnMvZG93bnJldi54bWxQSwUGAAAAAAMAAwC3AAAA9gIAAAAA&#10;" fillcolor="#002664 [3214]" stroked="f" strokeweight="1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s1039" type="#_x0000_t75" alt="Logo&#10;&#10;Description automatically generated" style="position:absolute;left:64071;top:3048;width:6077;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pGxAAAANsAAAAPAAAAZHJzL2Rvd25yZXYueG1sRI9La8Mw&#10;EITvhfwHsYHeajmPhsSJEkyKSwulJq/7Ym1sE2tlLNVx/31VKPQ4zMw3zGY3mEb01LnasoJJFIMg&#10;LqyuuVRwPmVPSxDOI2tsLJOCb3Kw244eNphoe+cD9UdfigBhl6CCyvs2kdIVFRl0kW2Jg3e1nUEf&#10;ZFdK3eE9wE0jp3G8kAZrDgsVtrSvqLgdv4yCy3s+b7KUXqe5S2cvszl91P5TqcfxkK5BeBr8f/iv&#10;/aYVPK/g90v4AXL7AwAA//8DAFBLAQItABQABgAIAAAAIQDb4fbL7gAAAIUBAAATAAAAAAAAAAAA&#10;AAAAAAAAAABbQ29udGVudF9UeXBlc10ueG1sUEsBAi0AFAAGAAgAAAAhAFr0LFu/AAAAFQEAAAsA&#10;AAAAAAAAAAAAAAAAHwEAAF9yZWxzLy5yZWxzUEsBAi0AFAAGAAgAAAAhACeuSkbEAAAA2wAAAA8A&#10;AAAAAAAAAAAAAAAABwIAAGRycy9kb3ducmV2LnhtbFBLBQYAAAAAAwADALcAAAD4AgAAAAA=&#10;">
                    <v:imagedata r:id="rId2" o:title="Logo&#10;&#10;Description automatically generated"/>
                  </v:shape>
                </v:group>
                <v:line id="Straight Connector 60" o:spid="_x0000_s1040" style="position:absolute;flip:y;visibility:visible;mso-wrap-style:square" from="4069,3329" to="4069,18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5uwQAAANsAAAAPAAAAZHJzL2Rvd25yZXYueG1sRE/LagIx&#10;FN0L/kO4QndOppZKmU6UIiildOOD0uXt5M6DTm6GJKNpv94sBJeH8y7X0fTiTM53lhU8ZjkI4srq&#10;jhsFp+N2/gLCB2SNvWVS8Ece1qvppMRC2wvv6XwIjUgh7AtU0IYwFFL6qiWDPrMDceJq6wyGBF0j&#10;tcNLCje9XOT5UhrsODW0ONCmper3MBoFYeN2O/Kfdfz6+Hn6/27GZ12PSj3M4tsriEAx3MU397tW&#10;sEzr05f0A+TqCgAA//8DAFBLAQItABQABgAIAAAAIQDb4fbL7gAAAIUBAAATAAAAAAAAAAAAAAAA&#10;AAAAAABbQ29udGVudF9UeXBlc10ueG1sUEsBAi0AFAAGAAgAAAAhAFr0LFu/AAAAFQEAAAsAAAAA&#10;AAAAAAAAAAAAHwEAAF9yZWxzLy5yZWxzUEsBAi0AFAAGAAgAAAAhAM8wzm7BAAAA2wAAAA8AAAAA&#10;AAAAAAAAAAAABwIAAGRycy9kb3ducmV2LnhtbFBLBQYAAAAAAwADALcAAAD1AgAAAAA=&#10;" strokecolor="#002664 [3204]"/>
                <v:line id="Straight Connector 61" o:spid="_x0000_s1041" style="position:absolute;flip:y;visibility:visible;mso-wrap-style:square" from="61840,3329" to="61840,18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Gv1xAAAANsAAAAPAAAAZHJzL2Rvd25yZXYueG1sRI9PawIx&#10;FMTvgt8hvIK3mt1KRVbjUgSlFC/aIj2+bt7+wc3LkmR166dvhILHYWZ+w6zywbTiQs43lhWk0wQE&#10;cWF1w5WCr8/t8wKED8gaW8uk4Jc85OvxaIWZtlc+0OUYKhEh7DNUUIfQZVL6oiaDfmo74uiV1hkM&#10;UbpKaofXCDetfEmSuTTYcFyosaNNTcX52BsFYeN2O/L7cjh9/Mxu31X/qsteqcnT8LYEEWgIj/B/&#10;+10rmKdw/xJ/gFz/AQAA//8DAFBLAQItABQABgAIAAAAIQDb4fbL7gAAAIUBAAATAAAAAAAAAAAA&#10;AAAAAAAAAABbQ29udGVudF9UeXBlc10ueG1sUEsBAi0AFAAGAAgAAAAhAFr0LFu/AAAAFQEAAAsA&#10;AAAAAAAAAAAAAAAAHwEAAF9yZWxzLy5yZWxzUEsBAi0AFAAGAAgAAAAhAKB8a/XEAAAA2wAAAA8A&#10;AAAAAAAAAAAAAAAABwIAAGRycy9kb3ducmV2LnhtbFBLBQYAAAAAAwADALcAAAD4AgAAAAA=&#10;" strokecolor="#002664 [3204]"/>
              </v:group>
              <v:shapetype id="_x0000_t202" coordsize="21600,21600" o:spt="202" path="m,l,21600r21600,l21600,xe">
                <v:stroke joinstyle="miter"/>
                <v:path gradientshapeok="t" o:connecttype="rect"/>
              </v:shapetype>
              <v:shape id="Text Box 62" o:spid="_x0000_s1042" type="#_x0000_t202" style="position:absolute;left:5390;top:3118;width:16367;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5rxAAAANsAAAAPAAAAZHJzL2Rvd25yZXYueG1sRI/BasMw&#10;EETvgf6D2EJviVwfQnCtmFDaUNpTnBB6XKy15dRaGUt13H59FAjkOMzOm528mGwnRhp861jB8yIB&#10;QVw53XKj4LB/n69A+ICssXNMCv7IQ7F+mOWYaXfmHY1laESEsM9QgQmhz6T0lSGLfuF64ujVbrAY&#10;ohwaqQc8R7jtZJokS2mx5dhgsKdXQ9VP+WvjG8evxG7/a/NtP7H2pdmP27eTUk+P0+YFRKAp3I9v&#10;6Q+tYJnCdUsEgFxfAAAA//8DAFBLAQItABQABgAIAAAAIQDb4fbL7gAAAIUBAAATAAAAAAAAAAAA&#10;AAAAAAAAAABbQ29udGVudF9UeXBlc10ueG1sUEsBAi0AFAAGAAgAAAAhAFr0LFu/AAAAFQEAAAsA&#10;AAAAAAAAAAAAAAAAHwEAAF9yZWxzLy5yZWxzUEsBAi0AFAAGAAgAAAAhAGuBzmvEAAAA2wAAAA8A&#10;AAAAAAAAAAAAAAAABwIAAGRycy9kb3ducmV2LnhtbFBLBQYAAAAAAwADALcAAAD4AgAAAAA=&#10;" filled="f" stroked="f" strokeweight=".5pt">
                <v:textbox style="mso-fit-shape-to-text:t" inset="0,0,0,0">
                  <w:txbxContent>
                    <w:p w14:paraId="34F27635" w14:textId="77777777" w:rsidR="006E504E" w:rsidRPr="007D4ACA" w:rsidRDefault="006E504E" w:rsidP="00012CB4">
                      <w:pPr>
                        <w:rPr>
                          <w:b/>
                          <w:bCs/>
                          <w:color w:val="002664" w:themeColor="accent1"/>
                          <w:sz w:val="28"/>
                          <w:szCs w:val="32"/>
                        </w:rPr>
                      </w:pPr>
                      <w:r w:rsidRPr="007D4ACA">
                        <w:rPr>
                          <w:b/>
                          <w:bCs/>
                          <w:color w:val="002664" w:themeColor="accent1"/>
                          <w:sz w:val="28"/>
                          <w:szCs w:val="32"/>
                        </w:rPr>
                        <w:t>NSW Health</w:t>
                      </w:r>
                    </w:p>
                  </w:txbxContent>
                </v:textbox>
              </v:shape>
              <w10:wrap anchorx="page" anchory="page"/>
            </v:group>
          </w:pict>
        </mc:Fallback>
      </mc:AlternateContent>
    </w:r>
  </w:p>
  <w:p w14:paraId="12F3D51B" w14:textId="77777777" w:rsidR="002D11C0" w:rsidRDefault="002D11C0" w:rsidP="002D11C0">
    <w:pPr>
      <w:pStyle w:val="Header"/>
      <w:spacing w:after="0"/>
    </w:pPr>
  </w:p>
  <w:p w14:paraId="2F43375D" w14:textId="77777777" w:rsidR="002D11C0" w:rsidRDefault="002D11C0" w:rsidP="002D11C0">
    <w:pPr>
      <w:pStyle w:val="Header"/>
      <w:spacing w:after="0"/>
    </w:pPr>
  </w:p>
  <w:p w14:paraId="40AFBA5C" w14:textId="77777777" w:rsidR="002D11C0" w:rsidRDefault="002D11C0" w:rsidP="002D11C0">
    <w:pPr>
      <w:pStyle w:val="Header"/>
      <w:spacing w:after="0"/>
    </w:pPr>
  </w:p>
  <w:p w14:paraId="308D3184" w14:textId="77777777" w:rsidR="002D11C0" w:rsidRDefault="002D11C0" w:rsidP="002D11C0">
    <w:pPr>
      <w:pStyle w:val="Header"/>
      <w:spacing w:after="0"/>
    </w:pPr>
  </w:p>
  <w:p w14:paraId="33B1637B" w14:textId="77777777" w:rsidR="002D11C0" w:rsidRDefault="002D11C0" w:rsidP="002D11C0">
    <w:pPr>
      <w:pStyle w:val="Header"/>
      <w:spacing w:after="0"/>
    </w:pPr>
  </w:p>
  <w:p w14:paraId="374226F2" w14:textId="77777777" w:rsidR="002D11C0" w:rsidRDefault="002D11C0" w:rsidP="002D11C0">
    <w:pPr>
      <w:pStyle w:val="Header"/>
      <w:spacing w:after="0"/>
    </w:pPr>
  </w:p>
  <w:p w14:paraId="7FDCF3C4" w14:textId="77777777" w:rsidR="002D11C0" w:rsidRDefault="002D11C0" w:rsidP="002D11C0">
    <w:pPr>
      <w:pStyle w:val="Header"/>
      <w:spacing w:after="0"/>
    </w:pPr>
  </w:p>
  <w:p w14:paraId="5A80AEF2" w14:textId="77777777" w:rsidR="002D11C0" w:rsidRDefault="002D11C0" w:rsidP="002D11C0">
    <w:pPr>
      <w:pStyle w:val="Header"/>
      <w:spacing w:after="0"/>
    </w:pPr>
  </w:p>
  <w:p w14:paraId="15C466CA" w14:textId="77777777" w:rsidR="002D11C0" w:rsidRDefault="002D11C0" w:rsidP="002D11C0">
    <w:pPr>
      <w:pStyle w:val="Header"/>
      <w:spacing w:after="0"/>
    </w:pPr>
  </w:p>
  <w:p w14:paraId="2AA803F0" w14:textId="77777777" w:rsidR="002D11C0" w:rsidRDefault="002D11C0" w:rsidP="002D11C0">
    <w:pPr>
      <w:pStyle w:val="Header"/>
      <w:spacing w:after="0"/>
    </w:pPr>
  </w:p>
  <w:p w14:paraId="0AABDCA4" w14:textId="77777777" w:rsidR="002D11C0" w:rsidRDefault="002D11C0" w:rsidP="002D11C0">
    <w:pPr>
      <w:pStyle w:val="Header"/>
      <w:spacing w:after="0"/>
    </w:pPr>
  </w:p>
  <w:p w14:paraId="7E3C39DE" w14:textId="77777777" w:rsidR="002D11C0" w:rsidRDefault="002D11C0" w:rsidP="002D11C0">
    <w:pPr>
      <w:pStyle w:val="Header"/>
      <w:spacing w:after="0"/>
    </w:pPr>
  </w:p>
  <w:p w14:paraId="678505FD" w14:textId="77777777" w:rsidR="002D11C0" w:rsidRDefault="002D11C0" w:rsidP="002D11C0">
    <w:pPr>
      <w:pStyle w:val="Header"/>
      <w:spacing w:after="0"/>
    </w:pPr>
  </w:p>
  <w:p w14:paraId="75439CFD" w14:textId="77777777" w:rsidR="002D11C0" w:rsidRDefault="002D11C0" w:rsidP="002D11C0">
    <w:pPr>
      <w:pStyle w:val="Header"/>
      <w:spacing w:after="0"/>
    </w:pPr>
  </w:p>
  <w:p w14:paraId="3DEA8D32" w14:textId="77777777" w:rsidR="002D11C0" w:rsidRDefault="002D11C0" w:rsidP="002D11C0">
    <w:pPr>
      <w:pStyle w:val="Header"/>
      <w:spacing w:after="0"/>
    </w:pPr>
  </w:p>
  <w:p w14:paraId="6A379798" w14:textId="77777777" w:rsidR="00E67ABD" w:rsidRDefault="00E67ABD" w:rsidP="002D11C0">
    <w:pPr>
      <w:pStyle w:val="Header"/>
      <w:spacing w:after="0"/>
    </w:pPr>
  </w:p>
  <w:p w14:paraId="71BF99A7" w14:textId="77777777" w:rsidR="00E67ABD" w:rsidRDefault="00E67ABD" w:rsidP="002D11C0">
    <w:pPr>
      <w:pStyle w:val="Header"/>
      <w:spacing w:after="0"/>
    </w:pPr>
  </w:p>
  <w:p w14:paraId="5E768A09" w14:textId="77777777" w:rsidR="00E67ABD" w:rsidRDefault="00E67ABD" w:rsidP="002D11C0">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DB6EF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F38EC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4EA632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CD00B3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09EE3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22609A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60E789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83A6BC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13E9DF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B2432C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90A129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750B36"/>
    <w:multiLevelType w:val="hybridMultilevel"/>
    <w:tmpl w:val="8152BFE2"/>
    <w:lvl w:ilvl="0" w:tplc="0C09000F">
      <w:start w:val="1"/>
      <w:numFmt w:val="decimal"/>
      <w:lvlText w:val="%1."/>
      <w:lvlJc w:val="left"/>
      <w:pPr>
        <w:ind w:left="3600" w:hanging="360"/>
      </w:pPr>
    </w:lvl>
    <w:lvl w:ilvl="1" w:tplc="0C090019" w:tentative="1">
      <w:start w:val="1"/>
      <w:numFmt w:val="lowerLetter"/>
      <w:lvlText w:val="%2."/>
      <w:lvlJc w:val="left"/>
      <w:pPr>
        <w:ind w:left="4320" w:hanging="360"/>
      </w:pPr>
    </w:lvl>
    <w:lvl w:ilvl="2" w:tplc="0C09001B" w:tentative="1">
      <w:start w:val="1"/>
      <w:numFmt w:val="lowerRoman"/>
      <w:lvlText w:val="%3."/>
      <w:lvlJc w:val="right"/>
      <w:pPr>
        <w:ind w:left="5040" w:hanging="180"/>
      </w:pPr>
    </w:lvl>
    <w:lvl w:ilvl="3" w:tplc="0C09000F" w:tentative="1">
      <w:start w:val="1"/>
      <w:numFmt w:val="decimal"/>
      <w:lvlText w:val="%4."/>
      <w:lvlJc w:val="left"/>
      <w:pPr>
        <w:ind w:left="5760" w:hanging="360"/>
      </w:pPr>
    </w:lvl>
    <w:lvl w:ilvl="4" w:tplc="0C090019" w:tentative="1">
      <w:start w:val="1"/>
      <w:numFmt w:val="lowerLetter"/>
      <w:lvlText w:val="%5."/>
      <w:lvlJc w:val="left"/>
      <w:pPr>
        <w:ind w:left="6480" w:hanging="360"/>
      </w:pPr>
    </w:lvl>
    <w:lvl w:ilvl="5" w:tplc="0C09001B" w:tentative="1">
      <w:start w:val="1"/>
      <w:numFmt w:val="lowerRoman"/>
      <w:lvlText w:val="%6."/>
      <w:lvlJc w:val="right"/>
      <w:pPr>
        <w:ind w:left="7200" w:hanging="180"/>
      </w:pPr>
    </w:lvl>
    <w:lvl w:ilvl="6" w:tplc="0C09000F" w:tentative="1">
      <w:start w:val="1"/>
      <w:numFmt w:val="decimal"/>
      <w:lvlText w:val="%7."/>
      <w:lvlJc w:val="left"/>
      <w:pPr>
        <w:ind w:left="7920" w:hanging="360"/>
      </w:pPr>
    </w:lvl>
    <w:lvl w:ilvl="7" w:tplc="0C090019" w:tentative="1">
      <w:start w:val="1"/>
      <w:numFmt w:val="lowerLetter"/>
      <w:lvlText w:val="%8."/>
      <w:lvlJc w:val="left"/>
      <w:pPr>
        <w:ind w:left="8640" w:hanging="360"/>
      </w:pPr>
    </w:lvl>
    <w:lvl w:ilvl="8" w:tplc="0C09001B" w:tentative="1">
      <w:start w:val="1"/>
      <w:numFmt w:val="lowerRoman"/>
      <w:lvlText w:val="%9."/>
      <w:lvlJc w:val="right"/>
      <w:pPr>
        <w:ind w:left="9360" w:hanging="180"/>
      </w:pPr>
    </w:lvl>
  </w:abstractNum>
  <w:abstractNum w:abstractNumId="12" w15:restartNumberingAfterBreak="0">
    <w:nsid w:val="06EC3FED"/>
    <w:multiLevelType w:val="hybridMultilevel"/>
    <w:tmpl w:val="3AF07DF8"/>
    <w:lvl w:ilvl="0" w:tplc="B71E6C0A">
      <w:start w:val="1"/>
      <w:numFmt w:val="bullet"/>
      <w:pStyle w:val="Bullet1"/>
      <w:lvlText w:val=""/>
      <w:lvlJc w:val="left"/>
      <w:pPr>
        <w:tabs>
          <w:tab w:val="num" w:pos="284"/>
        </w:tabs>
        <w:ind w:left="284" w:hanging="284"/>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470593"/>
    <w:multiLevelType w:val="multilevel"/>
    <w:tmpl w:val="A1A244E8"/>
    <w:lvl w:ilvl="0">
      <w:start w:val="1"/>
      <w:numFmt w:val="bullet"/>
      <w:lvlText w:val=""/>
      <w:lvlJc w:val="left"/>
      <w:pPr>
        <w:tabs>
          <w:tab w:val="num" w:pos="284"/>
        </w:tabs>
        <w:ind w:left="284" w:hanging="284"/>
      </w:pPr>
      <w:rPr>
        <w:rFonts w:ascii="Symbol" w:hAnsi="Symbol" w:hint="default"/>
        <w:color w:val="E06C2A"/>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212046"/>
    <w:multiLevelType w:val="multilevel"/>
    <w:tmpl w:val="688E9FD6"/>
    <w:lvl w:ilvl="0">
      <w:start w:val="1"/>
      <w:numFmt w:val="bullet"/>
      <w:lvlText w:val="–"/>
      <w:lvlJc w:val="left"/>
      <w:pPr>
        <w:tabs>
          <w:tab w:val="num" w:pos="851"/>
        </w:tabs>
        <w:ind w:left="851" w:hanging="284"/>
      </w:pPr>
      <w:rPr>
        <w:rFonts w:ascii="ArialMT" w:hAnsi="ArialMT" w:hint="default"/>
        <w:b w:val="0"/>
        <w:i w:val="0"/>
        <w:color w:val="auto"/>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9B69F8"/>
    <w:multiLevelType w:val="hybridMultilevel"/>
    <w:tmpl w:val="288AB1D4"/>
    <w:lvl w:ilvl="0" w:tplc="C38C74E4">
      <w:start w:val="1"/>
      <w:numFmt w:val="bullet"/>
      <w:lvlText w:val="–"/>
      <w:lvlJc w:val="left"/>
      <w:pPr>
        <w:tabs>
          <w:tab w:val="num" w:pos="567"/>
        </w:tabs>
        <w:ind w:left="567" w:hanging="283"/>
      </w:pPr>
      <w:rPr>
        <w:rFonts w:ascii="Arial" w:hAnsi="Arial" w:hint="default"/>
        <w:b w:val="0"/>
        <w:i w:val="0"/>
        <w:color w:val="auto"/>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5B5C2D"/>
    <w:multiLevelType w:val="hybridMultilevel"/>
    <w:tmpl w:val="078CE3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EC16DC0"/>
    <w:multiLevelType w:val="hybridMultilevel"/>
    <w:tmpl w:val="48B4B920"/>
    <w:lvl w:ilvl="0" w:tplc="6BF6428C">
      <w:start w:val="1"/>
      <w:numFmt w:val="bullet"/>
      <w:lvlText w:val="•"/>
      <w:lvlJc w:val="left"/>
      <w:pPr>
        <w:tabs>
          <w:tab w:val="num" w:pos="284"/>
        </w:tabs>
        <w:ind w:left="284" w:hanging="284"/>
      </w:pPr>
      <w:rPr>
        <w:rFonts w:ascii="Arial" w:hAnsi="Arial" w:hint="default"/>
        <w:b w:val="0"/>
        <w:i w:val="0"/>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D4B5A"/>
    <w:multiLevelType w:val="multilevel"/>
    <w:tmpl w:val="F79EF03C"/>
    <w:lvl w:ilvl="0">
      <w:start w:val="1"/>
      <w:numFmt w:val="bullet"/>
      <w:lvlText w:val="•"/>
      <w:lvlJc w:val="left"/>
      <w:pPr>
        <w:tabs>
          <w:tab w:val="num" w:pos="567"/>
        </w:tabs>
        <w:ind w:left="567" w:hanging="283"/>
      </w:pPr>
      <w:rPr>
        <w:rFonts w:ascii="Arial" w:hAnsi="Arial"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6668F9"/>
    <w:multiLevelType w:val="hybridMultilevel"/>
    <w:tmpl w:val="DADCE45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3ABB56BD"/>
    <w:multiLevelType w:val="hybridMultilevel"/>
    <w:tmpl w:val="83583A46"/>
    <w:lvl w:ilvl="0" w:tplc="C52CAE6E">
      <w:start w:val="1"/>
      <w:numFmt w:val="bullet"/>
      <w:lvlText w:val="o"/>
      <w:lvlJc w:val="left"/>
      <w:pPr>
        <w:ind w:left="360" w:hanging="360"/>
      </w:pPr>
      <w:rPr>
        <w:rFonts w:ascii="Wingdings" w:eastAsiaTheme="minorHAnsi"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458D6DFC"/>
    <w:multiLevelType w:val="hybridMultilevel"/>
    <w:tmpl w:val="01E63562"/>
    <w:lvl w:ilvl="0" w:tplc="DFBE08E2">
      <w:numFmt w:val="bullet"/>
      <w:lvlText w:val="-"/>
      <w:lvlJc w:val="left"/>
      <w:pPr>
        <w:ind w:left="720" w:hanging="360"/>
      </w:pPr>
      <w:rPr>
        <w:rFonts w:ascii="Public Sans" w:eastAsia="Arial" w:hAnsi="Public San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77F1E49"/>
    <w:multiLevelType w:val="hybridMultilevel"/>
    <w:tmpl w:val="0EBC83E0"/>
    <w:lvl w:ilvl="0" w:tplc="0C090001">
      <w:start w:val="1"/>
      <w:numFmt w:val="bullet"/>
      <w:lvlText w:val=""/>
      <w:lvlJc w:val="left"/>
      <w:pPr>
        <w:ind w:left="720" w:hanging="72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57883D19"/>
    <w:multiLevelType w:val="hybridMultilevel"/>
    <w:tmpl w:val="EFF8A94A"/>
    <w:lvl w:ilvl="0" w:tplc="E7D8E98E">
      <w:start w:val="1"/>
      <w:numFmt w:val="bullet"/>
      <w:pStyle w:val="Bullet2"/>
      <w:lvlText w:val="—"/>
      <w:lvlJc w:val="left"/>
      <w:pPr>
        <w:tabs>
          <w:tab w:val="num" w:pos="567"/>
        </w:tabs>
        <w:ind w:left="567" w:hanging="283"/>
      </w:pPr>
      <w:rPr>
        <w:rFonts w:ascii="Public Sans Light" w:hAnsi="Public Sans Light" w:cs="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210D81"/>
    <w:multiLevelType w:val="hybridMultilevel"/>
    <w:tmpl w:val="688E9FD6"/>
    <w:lvl w:ilvl="0" w:tplc="85E2B870">
      <w:start w:val="1"/>
      <w:numFmt w:val="bullet"/>
      <w:lvlText w:val="–"/>
      <w:lvlJc w:val="left"/>
      <w:pPr>
        <w:tabs>
          <w:tab w:val="num" w:pos="851"/>
        </w:tabs>
        <w:ind w:left="851" w:hanging="284"/>
      </w:pPr>
      <w:rPr>
        <w:rFonts w:ascii="ArialMT" w:hAnsi="ArialMT" w:hint="default"/>
        <w:b w:val="0"/>
        <w:i w:val="0"/>
        <w:color w:val="auto"/>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C0FDF"/>
    <w:multiLevelType w:val="hybridMultilevel"/>
    <w:tmpl w:val="AE10268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2440FF0"/>
    <w:multiLevelType w:val="hybridMultilevel"/>
    <w:tmpl w:val="B5D067B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3E46474"/>
    <w:multiLevelType w:val="hybridMultilevel"/>
    <w:tmpl w:val="C0F03DD6"/>
    <w:lvl w:ilvl="0" w:tplc="D02476F2">
      <w:start w:val="1"/>
      <w:numFmt w:val="bullet"/>
      <w:pStyle w:val="Bullet3"/>
      <w:lvlText w:val=""/>
      <w:lvlJc w:val="left"/>
      <w:pPr>
        <w:tabs>
          <w:tab w:val="num" w:pos="850"/>
        </w:tabs>
        <w:ind w:left="850" w:hanging="283"/>
      </w:pPr>
      <w:rPr>
        <w:rFonts w:ascii="Symbol" w:hAnsi="Symbol" w:hint="default"/>
        <w:b w:val="0"/>
        <w:i w:val="0"/>
        <w:color w:val="auto"/>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21A95"/>
    <w:multiLevelType w:val="hybridMultilevel"/>
    <w:tmpl w:val="8AD0D8D4"/>
    <w:lvl w:ilvl="0" w:tplc="0C090001">
      <w:start w:val="1"/>
      <w:numFmt w:val="bullet"/>
      <w:lvlText w:val=""/>
      <w:lvlJc w:val="left"/>
      <w:pPr>
        <w:ind w:left="1080" w:hanging="72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FD76835"/>
    <w:multiLevelType w:val="hybridMultilevel"/>
    <w:tmpl w:val="E9922670"/>
    <w:lvl w:ilvl="0" w:tplc="EE56FFD0">
      <w:start w:val="1"/>
      <w:numFmt w:val="bullet"/>
      <w:pStyle w:val="Quoteattribution"/>
      <w:lvlText w:val="—"/>
      <w:lvlJc w:val="left"/>
      <w:pPr>
        <w:ind w:left="720" w:hanging="360"/>
      </w:pPr>
      <w:rPr>
        <w:rFonts w:ascii="Reckless Neue" w:hAnsi="Reckless Neue" w:hint="default"/>
        <w:b w:val="0"/>
        <w:i w:val="0"/>
        <w:color w:val="auto"/>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486133F"/>
    <w:multiLevelType w:val="multilevel"/>
    <w:tmpl w:val="48B4B920"/>
    <w:lvl w:ilvl="0">
      <w:start w:val="1"/>
      <w:numFmt w:val="bullet"/>
      <w:lvlText w:val="•"/>
      <w:lvlJc w:val="left"/>
      <w:pPr>
        <w:tabs>
          <w:tab w:val="num" w:pos="284"/>
        </w:tabs>
        <w:ind w:left="284" w:hanging="284"/>
      </w:pPr>
      <w:rPr>
        <w:rFonts w:ascii="Arial" w:hAnsi="Arial" w:hint="default"/>
        <w:b w:val="0"/>
        <w:i w:val="0"/>
        <w:color w:val="auto"/>
        <w:sz w:val="18"/>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626C66"/>
    <w:multiLevelType w:val="hybridMultilevel"/>
    <w:tmpl w:val="897A924C"/>
    <w:lvl w:ilvl="0" w:tplc="227E7F02">
      <w:numFmt w:val="bullet"/>
      <w:lvlText w:val="•"/>
      <w:lvlJc w:val="left"/>
      <w:pPr>
        <w:ind w:left="1080" w:hanging="72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6FC64CA"/>
    <w:multiLevelType w:val="multilevel"/>
    <w:tmpl w:val="4AB0AFB6"/>
    <w:lvl w:ilvl="0">
      <w:start w:val="1"/>
      <w:numFmt w:val="decimal"/>
      <w:pStyle w:val="List"/>
      <w:lvlText w:val="%1."/>
      <w:lvlJc w:val="left"/>
      <w:pPr>
        <w:tabs>
          <w:tab w:val="num" w:pos="284"/>
        </w:tabs>
        <w:ind w:left="284" w:hanging="284"/>
      </w:pPr>
      <w:rPr>
        <w:rFonts w:hint="default"/>
      </w:rPr>
    </w:lvl>
    <w:lvl w:ilvl="1">
      <w:start w:val="1"/>
      <w:numFmt w:val="lowerLetter"/>
      <w:pStyle w:val="Lista"/>
      <w:lvlText w:val="%2."/>
      <w:lvlJc w:val="left"/>
      <w:pPr>
        <w:tabs>
          <w:tab w:val="num" w:pos="567"/>
        </w:tabs>
        <w:ind w:left="567" w:hanging="283"/>
      </w:pPr>
      <w:rPr>
        <w:rFonts w:hint="default"/>
      </w:rPr>
    </w:lvl>
    <w:lvl w:ilvl="2">
      <w:start w:val="1"/>
      <w:numFmt w:val="lowerRoman"/>
      <w:pStyle w:val="Listi"/>
      <w:lvlText w:val="%3."/>
      <w:lvlJc w:val="right"/>
      <w:pPr>
        <w:tabs>
          <w:tab w:val="num" w:pos="851"/>
        </w:tabs>
        <w:ind w:left="851" w:hanging="284"/>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DA275C8"/>
    <w:multiLevelType w:val="multilevel"/>
    <w:tmpl w:val="40E04A28"/>
    <w:lvl w:ilvl="0">
      <w:start w:val="1"/>
      <w:numFmt w:val="bullet"/>
      <w:lvlText w:val=""/>
      <w:lvlJc w:val="left"/>
      <w:pPr>
        <w:tabs>
          <w:tab w:val="num" w:pos="284"/>
        </w:tabs>
        <w:ind w:left="284" w:hanging="284"/>
      </w:pPr>
      <w:rPr>
        <w:rFonts w:ascii="Symbol" w:hAnsi="Symbol" w:hint="default"/>
        <w:color w:val="E06C2A"/>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1C1B51"/>
    <w:multiLevelType w:val="hybridMultilevel"/>
    <w:tmpl w:val="6E867E5E"/>
    <w:lvl w:ilvl="0" w:tplc="6610F50C">
      <w:start w:val="1"/>
      <w:numFmt w:val="bullet"/>
      <w:lvlText w:val=""/>
      <w:lvlJc w:val="left"/>
      <w:pPr>
        <w:tabs>
          <w:tab w:val="num" w:pos="568"/>
        </w:tabs>
        <w:ind w:left="568" w:hanging="284"/>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288765">
    <w:abstractNumId w:val="17"/>
  </w:num>
  <w:num w:numId="2" w16cid:durableId="1009405391">
    <w:abstractNumId w:val="15"/>
  </w:num>
  <w:num w:numId="3" w16cid:durableId="131487991">
    <w:abstractNumId w:val="0"/>
  </w:num>
  <w:num w:numId="4" w16cid:durableId="2016371922">
    <w:abstractNumId w:val="24"/>
  </w:num>
  <w:num w:numId="5" w16cid:durableId="2132818258">
    <w:abstractNumId w:val="30"/>
  </w:num>
  <w:num w:numId="6" w16cid:durableId="1146432961">
    <w:abstractNumId w:val="12"/>
  </w:num>
  <w:num w:numId="7" w16cid:durableId="301279302">
    <w:abstractNumId w:val="33"/>
  </w:num>
  <w:num w:numId="8" w16cid:durableId="1199320409">
    <w:abstractNumId w:val="23"/>
  </w:num>
  <w:num w:numId="9" w16cid:durableId="624775587">
    <w:abstractNumId w:val="13"/>
  </w:num>
  <w:num w:numId="10" w16cid:durableId="265578083">
    <w:abstractNumId w:val="18"/>
  </w:num>
  <w:num w:numId="11" w16cid:durableId="1445883461">
    <w:abstractNumId w:val="34"/>
  </w:num>
  <w:num w:numId="12" w16cid:durableId="1591546910">
    <w:abstractNumId w:val="14"/>
  </w:num>
  <w:num w:numId="13" w16cid:durableId="212541283">
    <w:abstractNumId w:val="27"/>
  </w:num>
  <w:num w:numId="14" w16cid:durableId="841774231">
    <w:abstractNumId w:val="27"/>
    <w:lvlOverride w:ilvl="0">
      <w:startOverride w:val="1"/>
    </w:lvlOverride>
  </w:num>
  <w:num w:numId="15" w16cid:durableId="892011149">
    <w:abstractNumId w:val="10"/>
  </w:num>
  <w:num w:numId="16" w16cid:durableId="1262372017">
    <w:abstractNumId w:val="8"/>
  </w:num>
  <w:num w:numId="17" w16cid:durableId="1237595748">
    <w:abstractNumId w:val="7"/>
  </w:num>
  <w:num w:numId="18" w16cid:durableId="1055010718">
    <w:abstractNumId w:val="6"/>
  </w:num>
  <w:num w:numId="19" w16cid:durableId="968391204">
    <w:abstractNumId w:val="5"/>
  </w:num>
  <w:num w:numId="20" w16cid:durableId="718823509">
    <w:abstractNumId w:val="9"/>
  </w:num>
  <w:num w:numId="21" w16cid:durableId="912466690">
    <w:abstractNumId w:val="4"/>
  </w:num>
  <w:num w:numId="22" w16cid:durableId="584726400">
    <w:abstractNumId w:val="3"/>
  </w:num>
  <w:num w:numId="23" w16cid:durableId="734932357">
    <w:abstractNumId w:val="2"/>
  </w:num>
  <w:num w:numId="24" w16cid:durableId="2096590086">
    <w:abstractNumId w:val="1"/>
  </w:num>
  <w:num w:numId="25" w16cid:durableId="1476752202">
    <w:abstractNumId w:val="11"/>
  </w:num>
  <w:num w:numId="26" w16cid:durableId="602038372">
    <w:abstractNumId w:val="32"/>
  </w:num>
  <w:num w:numId="27" w16cid:durableId="855851540">
    <w:abstractNumId w:val="12"/>
    <w:lvlOverride w:ilvl="0">
      <w:startOverride w:val="1"/>
    </w:lvlOverride>
  </w:num>
  <w:num w:numId="28" w16cid:durableId="1915359586">
    <w:abstractNumId w:val="21"/>
  </w:num>
  <w:num w:numId="29" w16cid:durableId="865408752">
    <w:abstractNumId w:val="29"/>
  </w:num>
  <w:num w:numId="30" w16cid:durableId="2043242443">
    <w:abstractNumId w:val="23"/>
    <w:lvlOverride w:ilvl="0">
      <w:startOverride w:val="1"/>
    </w:lvlOverride>
  </w:num>
  <w:num w:numId="31" w16cid:durableId="1470587359">
    <w:abstractNumId w:val="23"/>
    <w:lvlOverride w:ilvl="0">
      <w:startOverride w:val="1"/>
    </w:lvlOverride>
  </w:num>
  <w:num w:numId="32" w16cid:durableId="649601583">
    <w:abstractNumId w:val="16"/>
  </w:num>
  <w:num w:numId="33" w16cid:durableId="1305160973">
    <w:abstractNumId w:val="28"/>
  </w:num>
  <w:num w:numId="34" w16cid:durableId="1727871943">
    <w:abstractNumId w:val="31"/>
  </w:num>
  <w:num w:numId="35" w16cid:durableId="443115679">
    <w:abstractNumId w:val="25"/>
  </w:num>
  <w:num w:numId="36" w16cid:durableId="770784879">
    <w:abstractNumId w:val="26"/>
  </w:num>
  <w:num w:numId="37" w16cid:durableId="1061251987">
    <w:abstractNumId w:val="22"/>
  </w:num>
  <w:num w:numId="38" w16cid:durableId="655181865">
    <w:abstractNumId w:val="19"/>
  </w:num>
  <w:num w:numId="39" w16cid:durableId="11643195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B2"/>
    <w:rsid w:val="00001BC6"/>
    <w:rsid w:val="0000290F"/>
    <w:rsid w:val="00005057"/>
    <w:rsid w:val="00005765"/>
    <w:rsid w:val="00012666"/>
    <w:rsid w:val="00012CB4"/>
    <w:rsid w:val="0002128C"/>
    <w:rsid w:val="000213DA"/>
    <w:rsid w:val="00021798"/>
    <w:rsid w:val="000217E0"/>
    <w:rsid w:val="000320FB"/>
    <w:rsid w:val="00032D9D"/>
    <w:rsid w:val="0003320F"/>
    <w:rsid w:val="00036C88"/>
    <w:rsid w:val="00055C9A"/>
    <w:rsid w:val="000623FE"/>
    <w:rsid w:val="00065C7D"/>
    <w:rsid w:val="00086EB0"/>
    <w:rsid w:val="000962F9"/>
    <w:rsid w:val="000A2904"/>
    <w:rsid w:val="000A59B7"/>
    <w:rsid w:val="000A69B9"/>
    <w:rsid w:val="000A7F5A"/>
    <w:rsid w:val="000B5350"/>
    <w:rsid w:val="000B6D27"/>
    <w:rsid w:val="000C1B06"/>
    <w:rsid w:val="000C5836"/>
    <w:rsid w:val="000D7720"/>
    <w:rsid w:val="000E13C8"/>
    <w:rsid w:val="000E3AEF"/>
    <w:rsid w:val="000F0412"/>
    <w:rsid w:val="000F4AB2"/>
    <w:rsid w:val="000F78E3"/>
    <w:rsid w:val="001004E9"/>
    <w:rsid w:val="001008BA"/>
    <w:rsid w:val="00103779"/>
    <w:rsid w:val="0010445F"/>
    <w:rsid w:val="0010623C"/>
    <w:rsid w:val="001102F6"/>
    <w:rsid w:val="00112C19"/>
    <w:rsid w:val="00113FF6"/>
    <w:rsid w:val="0011511F"/>
    <w:rsid w:val="001211AF"/>
    <w:rsid w:val="00126A11"/>
    <w:rsid w:val="00127199"/>
    <w:rsid w:val="00134909"/>
    <w:rsid w:val="00145B2F"/>
    <w:rsid w:val="0015283C"/>
    <w:rsid w:val="00160C6E"/>
    <w:rsid w:val="001626FF"/>
    <w:rsid w:val="0017420C"/>
    <w:rsid w:val="00174F80"/>
    <w:rsid w:val="00180CC4"/>
    <w:rsid w:val="00185C31"/>
    <w:rsid w:val="0019218A"/>
    <w:rsid w:val="0019646B"/>
    <w:rsid w:val="00196BC0"/>
    <w:rsid w:val="001A1A50"/>
    <w:rsid w:val="001A7734"/>
    <w:rsid w:val="001A7D16"/>
    <w:rsid w:val="001B2A14"/>
    <w:rsid w:val="001B33AC"/>
    <w:rsid w:val="001B36A5"/>
    <w:rsid w:val="001B3C90"/>
    <w:rsid w:val="001B4C4E"/>
    <w:rsid w:val="001C0E41"/>
    <w:rsid w:val="001C5E03"/>
    <w:rsid w:val="001D5DA2"/>
    <w:rsid w:val="001E540E"/>
    <w:rsid w:val="001F179E"/>
    <w:rsid w:val="001F375B"/>
    <w:rsid w:val="001F59F2"/>
    <w:rsid w:val="002012E2"/>
    <w:rsid w:val="0020481B"/>
    <w:rsid w:val="00204F15"/>
    <w:rsid w:val="002225B2"/>
    <w:rsid w:val="00232A0D"/>
    <w:rsid w:val="00235E56"/>
    <w:rsid w:val="0023767E"/>
    <w:rsid w:val="00240A7C"/>
    <w:rsid w:val="00245C6B"/>
    <w:rsid w:val="0025243F"/>
    <w:rsid w:val="00252A44"/>
    <w:rsid w:val="00253635"/>
    <w:rsid w:val="00254264"/>
    <w:rsid w:val="002557F9"/>
    <w:rsid w:val="0026091C"/>
    <w:rsid w:val="00262364"/>
    <w:rsid w:val="002660C0"/>
    <w:rsid w:val="00266722"/>
    <w:rsid w:val="00266B95"/>
    <w:rsid w:val="002721E6"/>
    <w:rsid w:val="00274F97"/>
    <w:rsid w:val="002772C5"/>
    <w:rsid w:val="00297C79"/>
    <w:rsid w:val="002A0D7A"/>
    <w:rsid w:val="002A14A8"/>
    <w:rsid w:val="002A18B1"/>
    <w:rsid w:val="002A1E45"/>
    <w:rsid w:val="002B14D9"/>
    <w:rsid w:val="002B5008"/>
    <w:rsid w:val="002B6B28"/>
    <w:rsid w:val="002C42A5"/>
    <w:rsid w:val="002D0F35"/>
    <w:rsid w:val="002D11C0"/>
    <w:rsid w:val="002D2571"/>
    <w:rsid w:val="002D26AF"/>
    <w:rsid w:val="002D570F"/>
    <w:rsid w:val="002D77B7"/>
    <w:rsid w:val="002E345F"/>
    <w:rsid w:val="002E3E71"/>
    <w:rsid w:val="002E55E8"/>
    <w:rsid w:val="002F1F29"/>
    <w:rsid w:val="002F75D6"/>
    <w:rsid w:val="003027E7"/>
    <w:rsid w:val="00303EAE"/>
    <w:rsid w:val="0030562D"/>
    <w:rsid w:val="003065F4"/>
    <w:rsid w:val="00307064"/>
    <w:rsid w:val="003074F4"/>
    <w:rsid w:val="00313FFB"/>
    <w:rsid w:val="003143F8"/>
    <w:rsid w:val="0033054A"/>
    <w:rsid w:val="003449FB"/>
    <w:rsid w:val="00350710"/>
    <w:rsid w:val="00353B45"/>
    <w:rsid w:val="003547E1"/>
    <w:rsid w:val="00360EEB"/>
    <w:rsid w:val="003633F8"/>
    <w:rsid w:val="00364A2E"/>
    <w:rsid w:val="00367FD9"/>
    <w:rsid w:val="00376C88"/>
    <w:rsid w:val="003775E4"/>
    <w:rsid w:val="00387280"/>
    <w:rsid w:val="00394F53"/>
    <w:rsid w:val="00397536"/>
    <w:rsid w:val="003A067A"/>
    <w:rsid w:val="003A533A"/>
    <w:rsid w:val="003B5E4F"/>
    <w:rsid w:val="003C1E01"/>
    <w:rsid w:val="003D1682"/>
    <w:rsid w:val="003D4C83"/>
    <w:rsid w:val="003E1923"/>
    <w:rsid w:val="003E2700"/>
    <w:rsid w:val="003E688A"/>
    <w:rsid w:val="003F508D"/>
    <w:rsid w:val="003F7558"/>
    <w:rsid w:val="00402441"/>
    <w:rsid w:val="0040580C"/>
    <w:rsid w:val="0041092E"/>
    <w:rsid w:val="00412620"/>
    <w:rsid w:val="0041732F"/>
    <w:rsid w:val="0042136C"/>
    <w:rsid w:val="00423F7E"/>
    <w:rsid w:val="00425403"/>
    <w:rsid w:val="00430E6D"/>
    <w:rsid w:val="004312FB"/>
    <w:rsid w:val="00431480"/>
    <w:rsid w:val="00435D1A"/>
    <w:rsid w:val="00445764"/>
    <w:rsid w:val="004465BF"/>
    <w:rsid w:val="00453D18"/>
    <w:rsid w:val="00456CE8"/>
    <w:rsid w:val="004602C5"/>
    <w:rsid w:val="004639E5"/>
    <w:rsid w:val="004750A7"/>
    <w:rsid w:val="00477749"/>
    <w:rsid w:val="00481556"/>
    <w:rsid w:val="0048187D"/>
    <w:rsid w:val="00482063"/>
    <w:rsid w:val="00482390"/>
    <w:rsid w:val="0048494C"/>
    <w:rsid w:val="004855CA"/>
    <w:rsid w:val="00493BD9"/>
    <w:rsid w:val="00495385"/>
    <w:rsid w:val="004A0647"/>
    <w:rsid w:val="004A5D5D"/>
    <w:rsid w:val="004B2B3B"/>
    <w:rsid w:val="004B313B"/>
    <w:rsid w:val="004B3F37"/>
    <w:rsid w:val="004C650B"/>
    <w:rsid w:val="004D0428"/>
    <w:rsid w:val="004D47D4"/>
    <w:rsid w:val="004D583F"/>
    <w:rsid w:val="004D6A42"/>
    <w:rsid w:val="004E3C07"/>
    <w:rsid w:val="004E5B99"/>
    <w:rsid w:val="004F1A93"/>
    <w:rsid w:val="004F215D"/>
    <w:rsid w:val="004F2364"/>
    <w:rsid w:val="004F28C9"/>
    <w:rsid w:val="004F6AFC"/>
    <w:rsid w:val="00500736"/>
    <w:rsid w:val="00510B58"/>
    <w:rsid w:val="00512A2C"/>
    <w:rsid w:val="005250D8"/>
    <w:rsid w:val="00525728"/>
    <w:rsid w:val="005259E9"/>
    <w:rsid w:val="00527931"/>
    <w:rsid w:val="00527BD4"/>
    <w:rsid w:val="00531227"/>
    <w:rsid w:val="00531F34"/>
    <w:rsid w:val="005343AD"/>
    <w:rsid w:val="005354A2"/>
    <w:rsid w:val="00541042"/>
    <w:rsid w:val="00543A38"/>
    <w:rsid w:val="00546AAA"/>
    <w:rsid w:val="0055192D"/>
    <w:rsid w:val="005525A5"/>
    <w:rsid w:val="005546C4"/>
    <w:rsid w:val="0055730C"/>
    <w:rsid w:val="005575CE"/>
    <w:rsid w:val="0056052F"/>
    <w:rsid w:val="00560788"/>
    <w:rsid w:val="00561782"/>
    <w:rsid w:val="005670FE"/>
    <w:rsid w:val="00577D47"/>
    <w:rsid w:val="00593457"/>
    <w:rsid w:val="005937EA"/>
    <w:rsid w:val="00597EEA"/>
    <w:rsid w:val="005A3041"/>
    <w:rsid w:val="005C10C4"/>
    <w:rsid w:val="005C1EF0"/>
    <w:rsid w:val="005C4610"/>
    <w:rsid w:val="005C77A2"/>
    <w:rsid w:val="005D0C07"/>
    <w:rsid w:val="005D410A"/>
    <w:rsid w:val="005D65D3"/>
    <w:rsid w:val="005F03B9"/>
    <w:rsid w:val="005F22CA"/>
    <w:rsid w:val="005F46C1"/>
    <w:rsid w:val="0060052E"/>
    <w:rsid w:val="00602C92"/>
    <w:rsid w:val="00603F39"/>
    <w:rsid w:val="00605CD2"/>
    <w:rsid w:val="006126DC"/>
    <w:rsid w:val="00612F7B"/>
    <w:rsid w:val="0061450D"/>
    <w:rsid w:val="00623828"/>
    <w:rsid w:val="00627387"/>
    <w:rsid w:val="00631A8E"/>
    <w:rsid w:val="006406FA"/>
    <w:rsid w:val="00641613"/>
    <w:rsid w:val="006479A7"/>
    <w:rsid w:val="00651A58"/>
    <w:rsid w:val="00653107"/>
    <w:rsid w:val="00653AB4"/>
    <w:rsid w:val="0066025D"/>
    <w:rsid w:val="00664DFD"/>
    <w:rsid w:val="0066727D"/>
    <w:rsid w:val="006709A3"/>
    <w:rsid w:val="00674643"/>
    <w:rsid w:val="00675E8A"/>
    <w:rsid w:val="006761A8"/>
    <w:rsid w:val="00677B24"/>
    <w:rsid w:val="00680703"/>
    <w:rsid w:val="00680F0F"/>
    <w:rsid w:val="00684B5B"/>
    <w:rsid w:val="006852B0"/>
    <w:rsid w:val="006862EA"/>
    <w:rsid w:val="00693782"/>
    <w:rsid w:val="006939A3"/>
    <w:rsid w:val="006B1B12"/>
    <w:rsid w:val="006B551F"/>
    <w:rsid w:val="006C4836"/>
    <w:rsid w:val="006C5407"/>
    <w:rsid w:val="006D0D1A"/>
    <w:rsid w:val="006E4CA5"/>
    <w:rsid w:val="006E4D11"/>
    <w:rsid w:val="006E504E"/>
    <w:rsid w:val="006E68D8"/>
    <w:rsid w:val="006F126A"/>
    <w:rsid w:val="006F1B33"/>
    <w:rsid w:val="006F5287"/>
    <w:rsid w:val="006F52E5"/>
    <w:rsid w:val="00700147"/>
    <w:rsid w:val="00701CB2"/>
    <w:rsid w:val="007020F7"/>
    <w:rsid w:val="007053FC"/>
    <w:rsid w:val="00706DEA"/>
    <w:rsid w:val="007077E9"/>
    <w:rsid w:val="00710FFF"/>
    <w:rsid w:val="00713F90"/>
    <w:rsid w:val="00717B53"/>
    <w:rsid w:val="00721509"/>
    <w:rsid w:val="007256E3"/>
    <w:rsid w:val="007332F6"/>
    <w:rsid w:val="00740467"/>
    <w:rsid w:val="0074268A"/>
    <w:rsid w:val="00746E47"/>
    <w:rsid w:val="00750F2D"/>
    <w:rsid w:val="007539E0"/>
    <w:rsid w:val="0075587D"/>
    <w:rsid w:val="0075760E"/>
    <w:rsid w:val="00764AB5"/>
    <w:rsid w:val="0076531E"/>
    <w:rsid w:val="00765C50"/>
    <w:rsid w:val="0077000E"/>
    <w:rsid w:val="007808DE"/>
    <w:rsid w:val="00782885"/>
    <w:rsid w:val="00791163"/>
    <w:rsid w:val="007A1661"/>
    <w:rsid w:val="007B1457"/>
    <w:rsid w:val="007B2343"/>
    <w:rsid w:val="007B47E4"/>
    <w:rsid w:val="007B5E0D"/>
    <w:rsid w:val="007C0526"/>
    <w:rsid w:val="007D4ACA"/>
    <w:rsid w:val="007D7C11"/>
    <w:rsid w:val="007E4CD3"/>
    <w:rsid w:val="007E5A04"/>
    <w:rsid w:val="007E7527"/>
    <w:rsid w:val="007F352B"/>
    <w:rsid w:val="007F6C85"/>
    <w:rsid w:val="00800906"/>
    <w:rsid w:val="00802336"/>
    <w:rsid w:val="00814D66"/>
    <w:rsid w:val="00824677"/>
    <w:rsid w:val="00840577"/>
    <w:rsid w:val="00840712"/>
    <w:rsid w:val="00843475"/>
    <w:rsid w:val="008458B2"/>
    <w:rsid w:val="0084623F"/>
    <w:rsid w:val="00852E36"/>
    <w:rsid w:val="00855A9C"/>
    <w:rsid w:val="00857369"/>
    <w:rsid w:val="00864758"/>
    <w:rsid w:val="0087584E"/>
    <w:rsid w:val="00881275"/>
    <w:rsid w:val="00890F11"/>
    <w:rsid w:val="00891C9B"/>
    <w:rsid w:val="00893D4C"/>
    <w:rsid w:val="008942E0"/>
    <w:rsid w:val="008959C4"/>
    <w:rsid w:val="00896F5A"/>
    <w:rsid w:val="008A48D4"/>
    <w:rsid w:val="008B0FEC"/>
    <w:rsid w:val="008B1CA4"/>
    <w:rsid w:val="008B2B62"/>
    <w:rsid w:val="008B331C"/>
    <w:rsid w:val="008B473C"/>
    <w:rsid w:val="008B6D61"/>
    <w:rsid w:val="008C1245"/>
    <w:rsid w:val="008C6E96"/>
    <w:rsid w:val="008D1E0D"/>
    <w:rsid w:val="008D2060"/>
    <w:rsid w:val="008D6F87"/>
    <w:rsid w:val="008D7228"/>
    <w:rsid w:val="008E04FB"/>
    <w:rsid w:val="008E211A"/>
    <w:rsid w:val="008E3AFD"/>
    <w:rsid w:val="008E6F3B"/>
    <w:rsid w:val="008F1D5B"/>
    <w:rsid w:val="008F65AF"/>
    <w:rsid w:val="0090458C"/>
    <w:rsid w:val="0091234C"/>
    <w:rsid w:val="009170D5"/>
    <w:rsid w:val="00920D75"/>
    <w:rsid w:val="00930B0F"/>
    <w:rsid w:val="00931ECE"/>
    <w:rsid w:val="00931ED8"/>
    <w:rsid w:val="00943192"/>
    <w:rsid w:val="0094672B"/>
    <w:rsid w:val="00950245"/>
    <w:rsid w:val="00954D25"/>
    <w:rsid w:val="0095634C"/>
    <w:rsid w:val="00957E62"/>
    <w:rsid w:val="00960D9E"/>
    <w:rsid w:val="00964FD2"/>
    <w:rsid w:val="00965CAD"/>
    <w:rsid w:val="00967FFB"/>
    <w:rsid w:val="00975F87"/>
    <w:rsid w:val="009842DB"/>
    <w:rsid w:val="009868C9"/>
    <w:rsid w:val="009978E0"/>
    <w:rsid w:val="009A018D"/>
    <w:rsid w:val="009B243F"/>
    <w:rsid w:val="009B4E24"/>
    <w:rsid w:val="009B5FB4"/>
    <w:rsid w:val="009C0151"/>
    <w:rsid w:val="009C484B"/>
    <w:rsid w:val="009D03A6"/>
    <w:rsid w:val="009D05E1"/>
    <w:rsid w:val="009D4ACA"/>
    <w:rsid w:val="009E22AA"/>
    <w:rsid w:val="009E742B"/>
    <w:rsid w:val="009F106E"/>
    <w:rsid w:val="009F6F73"/>
    <w:rsid w:val="00A01BC5"/>
    <w:rsid w:val="00A10AC9"/>
    <w:rsid w:val="00A1374C"/>
    <w:rsid w:val="00A2457A"/>
    <w:rsid w:val="00A27C7F"/>
    <w:rsid w:val="00A320A6"/>
    <w:rsid w:val="00A37CCB"/>
    <w:rsid w:val="00A41552"/>
    <w:rsid w:val="00A426EF"/>
    <w:rsid w:val="00A47258"/>
    <w:rsid w:val="00A47B37"/>
    <w:rsid w:val="00A5150A"/>
    <w:rsid w:val="00A5194E"/>
    <w:rsid w:val="00A560DF"/>
    <w:rsid w:val="00A603E3"/>
    <w:rsid w:val="00A6218F"/>
    <w:rsid w:val="00A67B1A"/>
    <w:rsid w:val="00A72055"/>
    <w:rsid w:val="00A920E2"/>
    <w:rsid w:val="00A96722"/>
    <w:rsid w:val="00A9685E"/>
    <w:rsid w:val="00AA3C34"/>
    <w:rsid w:val="00AA4CF9"/>
    <w:rsid w:val="00AA6B97"/>
    <w:rsid w:val="00AB1229"/>
    <w:rsid w:val="00AC6393"/>
    <w:rsid w:val="00AD6A22"/>
    <w:rsid w:val="00AE1276"/>
    <w:rsid w:val="00AE1A2F"/>
    <w:rsid w:val="00AE3F16"/>
    <w:rsid w:val="00AE5D40"/>
    <w:rsid w:val="00B03FF2"/>
    <w:rsid w:val="00B04302"/>
    <w:rsid w:val="00B06687"/>
    <w:rsid w:val="00B155AF"/>
    <w:rsid w:val="00B26D0A"/>
    <w:rsid w:val="00B3387E"/>
    <w:rsid w:val="00B33C25"/>
    <w:rsid w:val="00B45CEB"/>
    <w:rsid w:val="00B51F11"/>
    <w:rsid w:val="00B5369E"/>
    <w:rsid w:val="00B56177"/>
    <w:rsid w:val="00B56987"/>
    <w:rsid w:val="00B575E5"/>
    <w:rsid w:val="00B6179C"/>
    <w:rsid w:val="00B627B0"/>
    <w:rsid w:val="00B709E7"/>
    <w:rsid w:val="00B70DA5"/>
    <w:rsid w:val="00B733A8"/>
    <w:rsid w:val="00B777FD"/>
    <w:rsid w:val="00B77B0A"/>
    <w:rsid w:val="00B823E2"/>
    <w:rsid w:val="00B84B4D"/>
    <w:rsid w:val="00B90EBF"/>
    <w:rsid w:val="00B96E79"/>
    <w:rsid w:val="00BA0368"/>
    <w:rsid w:val="00BA431C"/>
    <w:rsid w:val="00BA5875"/>
    <w:rsid w:val="00BA7C94"/>
    <w:rsid w:val="00BB1C4F"/>
    <w:rsid w:val="00BC2B76"/>
    <w:rsid w:val="00BC755F"/>
    <w:rsid w:val="00BD0000"/>
    <w:rsid w:val="00BE5540"/>
    <w:rsid w:val="00BE6724"/>
    <w:rsid w:val="00BE6E20"/>
    <w:rsid w:val="00BE7803"/>
    <w:rsid w:val="00BF0A4E"/>
    <w:rsid w:val="00BF3A4B"/>
    <w:rsid w:val="00BF6FDE"/>
    <w:rsid w:val="00C1068C"/>
    <w:rsid w:val="00C14522"/>
    <w:rsid w:val="00C14582"/>
    <w:rsid w:val="00C15A81"/>
    <w:rsid w:val="00C31980"/>
    <w:rsid w:val="00C364D6"/>
    <w:rsid w:val="00C41D4D"/>
    <w:rsid w:val="00C53FF3"/>
    <w:rsid w:val="00C56A36"/>
    <w:rsid w:val="00C61E5B"/>
    <w:rsid w:val="00C628CD"/>
    <w:rsid w:val="00C71FDF"/>
    <w:rsid w:val="00C75B71"/>
    <w:rsid w:val="00C916A1"/>
    <w:rsid w:val="00C91E62"/>
    <w:rsid w:val="00C93D9B"/>
    <w:rsid w:val="00C94F7A"/>
    <w:rsid w:val="00CA5452"/>
    <w:rsid w:val="00CA789A"/>
    <w:rsid w:val="00CB0228"/>
    <w:rsid w:val="00CB30F6"/>
    <w:rsid w:val="00CB340C"/>
    <w:rsid w:val="00CB4CA9"/>
    <w:rsid w:val="00CB5B58"/>
    <w:rsid w:val="00CC0243"/>
    <w:rsid w:val="00CC3601"/>
    <w:rsid w:val="00CD0154"/>
    <w:rsid w:val="00CD0330"/>
    <w:rsid w:val="00CE29AA"/>
    <w:rsid w:val="00D06641"/>
    <w:rsid w:val="00D20295"/>
    <w:rsid w:val="00D265A6"/>
    <w:rsid w:val="00D2677A"/>
    <w:rsid w:val="00D267A7"/>
    <w:rsid w:val="00D32202"/>
    <w:rsid w:val="00D351ED"/>
    <w:rsid w:val="00D407BB"/>
    <w:rsid w:val="00D41211"/>
    <w:rsid w:val="00D43A73"/>
    <w:rsid w:val="00D47E85"/>
    <w:rsid w:val="00D554EA"/>
    <w:rsid w:val="00D55861"/>
    <w:rsid w:val="00D56702"/>
    <w:rsid w:val="00D576CB"/>
    <w:rsid w:val="00D63344"/>
    <w:rsid w:val="00D714D7"/>
    <w:rsid w:val="00D76826"/>
    <w:rsid w:val="00D83374"/>
    <w:rsid w:val="00D839C9"/>
    <w:rsid w:val="00D86E87"/>
    <w:rsid w:val="00D87BF5"/>
    <w:rsid w:val="00D952A1"/>
    <w:rsid w:val="00DA3448"/>
    <w:rsid w:val="00DB2F66"/>
    <w:rsid w:val="00DB2F71"/>
    <w:rsid w:val="00DC0261"/>
    <w:rsid w:val="00DC4402"/>
    <w:rsid w:val="00DD0EE9"/>
    <w:rsid w:val="00DD1052"/>
    <w:rsid w:val="00DD3795"/>
    <w:rsid w:val="00DD37CE"/>
    <w:rsid w:val="00DD44E7"/>
    <w:rsid w:val="00DE0E5B"/>
    <w:rsid w:val="00DE1440"/>
    <w:rsid w:val="00DE14C9"/>
    <w:rsid w:val="00DF3287"/>
    <w:rsid w:val="00E030CF"/>
    <w:rsid w:val="00E0381A"/>
    <w:rsid w:val="00E106F4"/>
    <w:rsid w:val="00E1476B"/>
    <w:rsid w:val="00E14FC6"/>
    <w:rsid w:val="00E17772"/>
    <w:rsid w:val="00E227A4"/>
    <w:rsid w:val="00E242F0"/>
    <w:rsid w:val="00E305C4"/>
    <w:rsid w:val="00E37A7D"/>
    <w:rsid w:val="00E40F32"/>
    <w:rsid w:val="00E436CD"/>
    <w:rsid w:val="00E463B0"/>
    <w:rsid w:val="00E51C81"/>
    <w:rsid w:val="00E51DC9"/>
    <w:rsid w:val="00E53C03"/>
    <w:rsid w:val="00E5442D"/>
    <w:rsid w:val="00E67ABD"/>
    <w:rsid w:val="00E7153A"/>
    <w:rsid w:val="00E737AF"/>
    <w:rsid w:val="00E73FD4"/>
    <w:rsid w:val="00E80F7A"/>
    <w:rsid w:val="00E811D3"/>
    <w:rsid w:val="00E816A2"/>
    <w:rsid w:val="00E82125"/>
    <w:rsid w:val="00E941AD"/>
    <w:rsid w:val="00E9504A"/>
    <w:rsid w:val="00EA3AD0"/>
    <w:rsid w:val="00EA4F01"/>
    <w:rsid w:val="00EA7FEF"/>
    <w:rsid w:val="00EB1DC3"/>
    <w:rsid w:val="00EB1EB3"/>
    <w:rsid w:val="00EC22A4"/>
    <w:rsid w:val="00EC6351"/>
    <w:rsid w:val="00EC6623"/>
    <w:rsid w:val="00ED4244"/>
    <w:rsid w:val="00EE0495"/>
    <w:rsid w:val="00EF1918"/>
    <w:rsid w:val="00EF239F"/>
    <w:rsid w:val="00EF24E6"/>
    <w:rsid w:val="00F00AF2"/>
    <w:rsid w:val="00F05A4B"/>
    <w:rsid w:val="00F13CAE"/>
    <w:rsid w:val="00F172A3"/>
    <w:rsid w:val="00F20647"/>
    <w:rsid w:val="00F213B2"/>
    <w:rsid w:val="00F24609"/>
    <w:rsid w:val="00F26D61"/>
    <w:rsid w:val="00F26E82"/>
    <w:rsid w:val="00F3155E"/>
    <w:rsid w:val="00F32E0C"/>
    <w:rsid w:val="00F32F4E"/>
    <w:rsid w:val="00F34C75"/>
    <w:rsid w:val="00F35596"/>
    <w:rsid w:val="00F363B8"/>
    <w:rsid w:val="00F40903"/>
    <w:rsid w:val="00F41E11"/>
    <w:rsid w:val="00F42129"/>
    <w:rsid w:val="00F445FC"/>
    <w:rsid w:val="00F47E1D"/>
    <w:rsid w:val="00F507D1"/>
    <w:rsid w:val="00F53964"/>
    <w:rsid w:val="00F55808"/>
    <w:rsid w:val="00F61010"/>
    <w:rsid w:val="00F656B9"/>
    <w:rsid w:val="00F67015"/>
    <w:rsid w:val="00F67FE8"/>
    <w:rsid w:val="00F7029C"/>
    <w:rsid w:val="00F710F4"/>
    <w:rsid w:val="00F80E51"/>
    <w:rsid w:val="00F877BC"/>
    <w:rsid w:val="00F91892"/>
    <w:rsid w:val="00F9572C"/>
    <w:rsid w:val="00FA3AB4"/>
    <w:rsid w:val="00FA7B0B"/>
    <w:rsid w:val="00FB3551"/>
    <w:rsid w:val="00FB4E13"/>
    <w:rsid w:val="00FB656B"/>
    <w:rsid w:val="00FB6CC3"/>
    <w:rsid w:val="00FB7462"/>
    <w:rsid w:val="00FC4BED"/>
    <w:rsid w:val="00FD19C1"/>
    <w:rsid w:val="00FD40CB"/>
    <w:rsid w:val="00FD70DB"/>
    <w:rsid w:val="00FE1FDF"/>
    <w:rsid w:val="00FF1048"/>
    <w:rsid w:val="00FF1988"/>
    <w:rsid w:val="00FF33C7"/>
  </w:rsids>
  <m:mathPr>
    <m:mathFont m:val="Cambria Math"/>
    <m:brkBin m:val="before"/>
    <m:brkBinSub m:val="--"/>
    <m:smallFrac m:val="0"/>
    <m:dispDef m:val="0"/>
    <m:lMargin m:val="0"/>
    <m:rMargin m:val="0"/>
    <m:defJc m:val="centerGroup"/>
    <m:wrapRight/>
    <m:intLim m:val="subSup"/>
    <m:naryLim m:val="subSup"/>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C61E9"/>
  <w15:docId w15:val="{CDD4BC2F-691D-4066-BC1E-19B81FF66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sz w:val="24"/>
        <w:szCs w:val="24"/>
        <w:lang w:val="en-AU"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6531E"/>
    <w:rPr>
      <w:rFonts w:asciiTheme="minorHAnsi" w:hAnsiTheme="minorHAnsi"/>
      <w:color w:val="22272B" w:themeColor="text1"/>
      <w:sz w:val="22"/>
    </w:rPr>
  </w:style>
  <w:style w:type="paragraph" w:styleId="Heading1">
    <w:name w:val="heading 1"/>
    <w:basedOn w:val="Normal"/>
    <w:next w:val="Normal"/>
    <w:link w:val="Heading1Char"/>
    <w:qFormat/>
    <w:rsid w:val="00C71FDF"/>
    <w:pPr>
      <w:widowControl w:val="0"/>
      <w:suppressAutoHyphens/>
      <w:autoSpaceDE w:val="0"/>
      <w:autoSpaceDN w:val="0"/>
      <w:adjustRightInd w:val="0"/>
      <w:spacing w:after="4000" w:line="216" w:lineRule="auto"/>
      <w:textAlignment w:val="center"/>
      <w:outlineLvl w:val="0"/>
    </w:pPr>
    <w:rPr>
      <w:rFonts w:cs="Arial"/>
      <w:bCs/>
      <w:color w:val="002664" w:themeColor="background2"/>
      <w:sz w:val="80"/>
      <w:szCs w:val="80"/>
    </w:rPr>
  </w:style>
  <w:style w:type="paragraph" w:styleId="Heading2">
    <w:name w:val="heading 2"/>
    <w:basedOn w:val="Normal"/>
    <w:next w:val="Normal"/>
    <w:link w:val="Heading2Char"/>
    <w:qFormat/>
    <w:rsid w:val="00350710"/>
    <w:pPr>
      <w:widowControl w:val="0"/>
      <w:pBdr>
        <w:top w:val="single" w:sz="4" w:space="6" w:color="002664" w:themeColor="background2"/>
      </w:pBdr>
      <w:suppressAutoHyphens/>
      <w:autoSpaceDE w:val="0"/>
      <w:autoSpaceDN w:val="0"/>
      <w:adjustRightInd w:val="0"/>
      <w:spacing w:before="480" w:after="284" w:line="192" w:lineRule="auto"/>
      <w:textAlignment w:val="center"/>
      <w:outlineLvl w:val="1"/>
    </w:pPr>
    <w:rPr>
      <w:rFonts w:asciiTheme="majorHAnsi" w:hAnsiTheme="majorHAnsi" w:cs="ArialMT"/>
      <w:bCs/>
      <w:color w:val="002664" w:themeColor="background2"/>
      <w:sz w:val="36"/>
      <w:szCs w:val="36"/>
      <w:lang w:val="en-GB"/>
    </w:rPr>
  </w:style>
  <w:style w:type="paragraph" w:styleId="Heading3">
    <w:name w:val="heading 3"/>
    <w:basedOn w:val="Normal"/>
    <w:next w:val="Normal"/>
    <w:link w:val="Heading3Char"/>
    <w:qFormat/>
    <w:rsid w:val="00A72055"/>
    <w:pPr>
      <w:keepNext/>
      <w:keepLines/>
      <w:pBdr>
        <w:top w:val="single" w:sz="4" w:space="6" w:color="002664" w:themeColor="background2"/>
      </w:pBdr>
      <w:spacing w:before="480" w:after="227"/>
      <w:outlineLvl w:val="2"/>
    </w:pPr>
    <w:rPr>
      <w:rFonts w:asciiTheme="majorHAnsi" w:eastAsia="Times New Roman" w:hAnsiTheme="majorHAnsi"/>
      <w:color w:val="002664" w:themeColor="background2"/>
      <w:sz w:val="28"/>
      <w:szCs w:val="28"/>
    </w:rPr>
  </w:style>
  <w:style w:type="paragraph" w:styleId="Heading4">
    <w:name w:val="heading 4"/>
    <w:basedOn w:val="Normal"/>
    <w:next w:val="Normal"/>
    <w:link w:val="Heading4Char"/>
    <w:qFormat/>
    <w:rsid w:val="00A72055"/>
    <w:pPr>
      <w:keepNext/>
      <w:keepLines/>
      <w:spacing w:before="240" w:after="120"/>
      <w:outlineLvl w:val="3"/>
    </w:pPr>
    <w:rPr>
      <w:rFonts w:asciiTheme="majorHAnsi" w:eastAsiaTheme="majorEastAsia" w:hAnsiTheme="majorHAnsi" w:cstheme="majorBidi"/>
      <w:color w:val="001C4A" w:themeColor="accent1" w:themeShade="BF"/>
      <w:sz w:val="25"/>
      <w:szCs w:val="25"/>
    </w:rPr>
  </w:style>
  <w:style w:type="paragraph" w:styleId="Heading5">
    <w:name w:val="heading 5"/>
    <w:basedOn w:val="Normal"/>
    <w:next w:val="Normal"/>
    <w:link w:val="Heading5Char"/>
    <w:qFormat/>
    <w:rsid w:val="00A72055"/>
    <w:pPr>
      <w:keepNext/>
      <w:keepLines/>
      <w:spacing w:before="240" w:after="120"/>
      <w:outlineLvl w:val="4"/>
    </w:pPr>
    <w:rPr>
      <w:rFonts w:asciiTheme="majorHAnsi" w:eastAsiaTheme="majorEastAsia" w:hAnsiTheme="majorHAnsi" w:cstheme="majorBidi"/>
      <w:bCs/>
      <w:color w:val="002664" w:themeColor="background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FDF"/>
    <w:rPr>
      <w:rFonts w:asciiTheme="minorHAnsi" w:hAnsiTheme="minorHAnsi" w:cs="Arial"/>
      <w:bCs/>
      <w:color w:val="002664" w:themeColor="background2"/>
      <w:sz w:val="80"/>
      <w:szCs w:val="80"/>
    </w:rPr>
  </w:style>
  <w:style w:type="character" w:customStyle="1" w:styleId="Heading2Char">
    <w:name w:val="Heading 2 Char"/>
    <w:basedOn w:val="DefaultParagraphFont"/>
    <w:link w:val="Heading2"/>
    <w:rsid w:val="00350710"/>
    <w:rPr>
      <w:rFonts w:asciiTheme="majorHAnsi" w:hAnsiTheme="majorHAnsi" w:cs="ArialMT"/>
      <w:bCs/>
      <w:color w:val="002664" w:themeColor="background2"/>
      <w:sz w:val="36"/>
      <w:szCs w:val="36"/>
      <w:lang w:val="en-GB"/>
    </w:rPr>
  </w:style>
  <w:style w:type="table" w:styleId="TableGrid">
    <w:name w:val="Table Grid"/>
    <w:basedOn w:val="TableNormal"/>
    <w:uiPriority w:val="59"/>
    <w:rsid w:val="00803471"/>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Header">
    <w:name w:val="header"/>
    <w:basedOn w:val="Normal"/>
    <w:link w:val="HeaderChar"/>
    <w:uiPriority w:val="99"/>
    <w:unhideWhenUsed/>
    <w:rsid w:val="00C1068C"/>
    <w:pPr>
      <w:spacing w:after="240"/>
    </w:pPr>
    <w:rPr>
      <w:rFonts w:cs="Arial-Black"/>
      <w:noProof/>
      <w:spacing w:val="-5"/>
      <w:sz w:val="16"/>
      <w:szCs w:val="16"/>
    </w:rPr>
  </w:style>
  <w:style w:type="character" w:customStyle="1" w:styleId="HeaderChar">
    <w:name w:val="Header Char"/>
    <w:basedOn w:val="DefaultParagraphFont"/>
    <w:link w:val="Header"/>
    <w:uiPriority w:val="99"/>
    <w:rsid w:val="00C1068C"/>
    <w:rPr>
      <w:rFonts w:asciiTheme="minorHAnsi" w:hAnsiTheme="minorHAnsi" w:cs="Arial-Black"/>
      <w:noProof/>
      <w:color w:val="22272B" w:themeColor="text1"/>
      <w:spacing w:val="-5"/>
      <w:sz w:val="16"/>
      <w:szCs w:val="16"/>
    </w:rPr>
  </w:style>
  <w:style w:type="paragraph" w:styleId="Footer">
    <w:name w:val="footer"/>
    <w:basedOn w:val="Normal"/>
    <w:link w:val="FooterChar"/>
    <w:uiPriority w:val="99"/>
    <w:unhideWhenUsed/>
    <w:rsid w:val="004D47D4"/>
    <w:pPr>
      <w:pBdr>
        <w:top w:val="single" w:sz="4" w:space="4" w:color="22272B" w:themeColor="text1"/>
      </w:pBdr>
      <w:tabs>
        <w:tab w:val="right" w:pos="10198"/>
      </w:tabs>
    </w:pPr>
    <w:rPr>
      <w:sz w:val="14"/>
      <w:szCs w:val="16"/>
    </w:rPr>
  </w:style>
  <w:style w:type="character" w:customStyle="1" w:styleId="FooterChar">
    <w:name w:val="Footer Char"/>
    <w:basedOn w:val="DefaultParagraphFont"/>
    <w:link w:val="Footer"/>
    <w:uiPriority w:val="99"/>
    <w:rsid w:val="004D47D4"/>
    <w:rPr>
      <w:rFonts w:asciiTheme="minorHAnsi" w:hAnsiTheme="minorHAnsi"/>
      <w:color w:val="22272B" w:themeColor="text1"/>
      <w:sz w:val="14"/>
      <w:szCs w:val="16"/>
    </w:rPr>
  </w:style>
  <w:style w:type="paragraph" w:customStyle="1" w:styleId="Coverdate">
    <w:name w:val="Cover date"/>
    <w:basedOn w:val="Coverdatewhite"/>
    <w:rsid w:val="005C77A2"/>
    <w:rPr>
      <w:color w:val="002664" w:themeColor="background2"/>
    </w:rPr>
  </w:style>
  <w:style w:type="paragraph" w:customStyle="1" w:styleId="CoverURLwhite">
    <w:name w:val="Cover URL white"/>
    <w:basedOn w:val="Coverdatewhite"/>
    <w:rsid w:val="00A9685E"/>
    <w:pPr>
      <w:pBdr>
        <w:top w:val="single" w:sz="4" w:space="4" w:color="002664" w:themeColor="background2"/>
      </w:pBdr>
      <w:tabs>
        <w:tab w:val="right" w:pos="10198"/>
      </w:tabs>
    </w:pPr>
  </w:style>
  <w:style w:type="paragraph" w:styleId="BodyText">
    <w:name w:val="Body Text"/>
    <w:basedOn w:val="Normal"/>
    <w:link w:val="BodyTextChar"/>
    <w:qFormat/>
    <w:rsid w:val="00BF0A4E"/>
    <w:pPr>
      <w:widowControl w:val="0"/>
      <w:suppressAutoHyphens/>
      <w:autoSpaceDE w:val="0"/>
      <w:autoSpaceDN w:val="0"/>
      <w:adjustRightInd w:val="0"/>
      <w:spacing w:before="120" w:after="120"/>
      <w:textAlignment w:val="center"/>
    </w:pPr>
    <w:rPr>
      <w:rFonts w:cs="Arial"/>
      <w:color w:val="000000"/>
      <w:szCs w:val="20"/>
    </w:rPr>
  </w:style>
  <w:style w:type="character" w:customStyle="1" w:styleId="BodyTextChar">
    <w:name w:val="Body Text Char"/>
    <w:basedOn w:val="DefaultParagraphFont"/>
    <w:link w:val="BodyText"/>
    <w:rsid w:val="00BF0A4E"/>
    <w:rPr>
      <w:rFonts w:asciiTheme="minorHAnsi" w:hAnsiTheme="minorHAnsi" w:cs="Arial"/>
      <w:color w:val="000000"/>
      <w:sz w:val="22"/>
      <w:szCs w:val="20"/>
    </w:rPr>
  </w:style>
  <w:style w:type="paragraph" w:customStyle="1" w:styleId="Bullet1">
    <w:name w:val="Bullet 1"/>
    <w:basedOn w:val="BodyText"/>
    <w:qFormat/>
    <w:rsid w:val="0010445F"/>
    <w:pPr>
      <w:widowControl/>
      <w:numPr>
        <w:numId w:val="6"/>
      </w:numPr>
      <w:suppressAutoHyphens w:val="0"/>
      <w:autoSpaceDE/>
      <w:autoSpaceDN/>
      <w:adjustRightInd/>
      <w:textAlignment w:val="auto"/>
    </w:pPr>
  </w:style>
  <w:style w:type="paragraph" w:customStyle="1" w:styleId="Bullet2">
    <w:name w:val="Bullet 2"/>
    <w:basedOn w:val="Normal"/>
    <w:qFormat/>
    <w:rsid w:val="005250D8"/>
    <w:pPr>
      <w:numPr>
        <w:numId w:val="8"/>
      </w:numPr>
      <w:spacing w:before="120" w:after="120"/>
    </w:pPr>
    <w:rPr>
      <w:rFonts w:cs="ArialMT"/>
      <w:color w:val="000000"/>
    </w:rPr>
  </w:style>
  <w:style w:type="character" w:customStyle="1" w:styleId="Heading3Char">
    <w:name w:val="Heading 3 Char"/>
    <w:basedOn w:val="DefaultParagraphFont"/>
    <w:link w:val="Heading3"/>
    <w:rsid w:val="00A72055"/>
    <w:rPr>
      <w:rFonts w:asciiTheme="majorHAnsi" w:eastAsia="Times New Roman" w:hAnsiTheme="majorHAnsi"/>
      <w:color w:val="002664" w:themeColor="background2"/>
      <w:sz w:val="28"/>
      <w:szCs w:val="28"/>
    </w:rPr>
  </w:style>
  <w:style w:type="character" w:styleId="PlaceholderText">
    <w:name w:val="Placeholder Text"/>
    <w:basedOn w:val="DefaultParagraphFont"/>
    <w:semiHidden/>
    <w:rsid w:val="006E4CA5"/>
    <w:rPr>
      <w:color w:val="808080"/>
    </w:rPr>
  </w:style>
  <w:style w:type="character" w:styleId="PageNumber">
    <w:name w:val="page number"/>
    <w:basedOn w:val="DefaultParagraphFont"/>
    <w:rsid w:val="0048494C"/>
    <w:rPr>
      <w:rFonts w:ascii="Arial" w:hAnsi="Arial"/>
      <w:noProof w:val="0"/>
      <w:color w:val="808080"/>
      <w:sz w:val="12"/>
      <w:lang w:val="en-AU"/>
    </w:rPr>
  </w:style>
  <w:style w:type="paragraph" w:customStyle="1" w:styleId="Bullet3">
    <w:name w:val="Bullet 3"/>
    <w:basedOn w:val="Normal"/>
    <w:rsid w:val="00814D66"/>
    <w:pPr>
      <w:numPr>
        <w:numId w:val="13"/>
      </w:numPr>
      <w:spacing w:before="120" w:after="120"/>
    </w:pPr>
  </w:style>
  <w:style w:type="paragraph" w:customStyle="1" w:styleId="CoverDocumenttitle">
    <w:name w:val="Cover Document title"/>
    <w:basedOn w:val="Title"/>
    <w:rsid w:val="0076531E"/>
    <w:pPr>
      <w:spacing w:before="0" w:line="216" w:lineRule="auto"/>
    </w:pPr>
  </w:style>
  <w:style w:type="paragraph" w:customStyle="1" w:styleId="CoverSubtitle">
    <w:name w:val="Cover Subtitle"/>
    <w:basedOn w:val="Subtitle"/>
    <w:rsid w:val="00266B95"/>
  </w:style>
  <w:style w:type="paragraph" w:customStyle="1" w:styleId="Covertext">
    <w:name w:val="Cover text"/>
    <w:rsid w:val="002B14D9"/>
    <w:pPr>
      <w:tabs>
        <w:tab w:val="right" w:pos="9899"/>
      </w:tabs>
    </w:pPr>
    <w:rPr>
      <w:rFonts w:asciiTheme="minorHAnsi" w:hAnsiTheme="minorHAnsi" w:cs="PublicSans-Light"/>
      <w:color w:val="002664" w:themeColor="background2"/>
      <w:spacing w:val="-1"/>
      <w:sz w:val="22"/>
      <w:szCs w:val="22"/>
      <w:lang w:val="en-US"/>
    </w:rPr>
  </w:style>
  <w:style w:type="paragraph" w:customStyle="1" w:styleId="CoverURL">
    <w:name w:val="Cover URL"/>
    <w:basedOn w:val="Normal"/>
    <w:rsid w:val="006126DC"/>
    <w:pPr>
      <w:suppressAutoHyphens/>
      <w:autoSpaceDE w:val="0"/>
      <w:autoSpaceDN w:val="0"/>
      <w:adjustRightInd w:val="0"/>
      <w:jc w:val="right"/>
      <w:textAlignment w:val="center"/>
    </w:pPr>
    <w:rPr>
      <w:rFonts w:cs="PublicSans-Light"/>
      <w:color w:val="002664" w:themeColor="background2"/>
      <w:spacing w:val="-1"/>
      <w:szCs w:val="22"/>
      <w:lang w:val="en-US"/>
    </w:rPr>
  </w:style>
  <w:style w:type="paragraph" w:customStyle="1" w:styleId="Chartheading">
    <w:name w:val="Chart heading"/>
    <w:basedOn w:val="Normal"/>
    <w:rsid w:val="00C71FDF"/>
    <w:pPr>
      <w:keepNext/>
      <w:spacing w:after="120"/>
    </w:pPr>
    <w:rPr>
      <w:rFonts w:asciiTheme="majorHAnsi" w:hAnsiTheme="majorHAnsi"/>
      <w:b/>
      <w:bCs/>
      <w:color w:val="002664" w:themeColor="background2"/>
    </w:rPr>
  </w:style>
  <w:style w:type="paragraph" w:styleId="TOC1">
    <w:name w:val="toc 1"/>
    <w:basedOn w:val="Normal"/>
    <w:next w:val="Normal"/>
    <w:autoRedefine/>
    <w:uiPriority w:val="39"/>
    <w:unhideWhenUsed/>
    <w:rsid w:val="00F80E51"/>
    <w:pPr>
      <w:tabs>
        <w:tab w:val="right" w:leader="dot" w:pos="10188"/>
      </w:tabs>
      <w:spacing w:before="360" w:after="120"/>
    </w:pPr>
    <w:rPr>
      <w:rFonts w:asciiTheme="majorHAnsi" w:hAnsiTheme="majorHAnsi"/>
      <w:b/>
      <w:bCs/>
      <w:noProof/>
      <w:color w:val="002664" w:themeColor="background2"/>
    </w:rPr>
  </w:style>
  <w:style w:type="paragraph" w:styleId="TOC2">
    <w:name w:val="toc 2"/>
    <w:basedOn w:val="TOC3"/>
    <w:next w:val="Normal"/>
    <w:autoRedefine/>
    <w:uiPriority w:val="39"/>
    <w:unhideWhenUsed/>
    <w:rsid w:val="000C1B06"/>
  </w:style>
  <w:style w:type="character" w:styleId="Hyperlink">
    <w:name w:val="Hyperlink"/>
    <w:basedOn w:val="DefaultParagraphFont"/>
    <w:uiPriority w:val="99"/>
    <w:unhideWhenUsed/>
    <w:rsid w:val="007B47E4"/>
    <w:rPr>
      <w:color w:val="22272B" w:themeColor="hyperlink"/>
      <w:u w:val="single"/>
    </w:rPr>
  </w:style>
  <w:style w:type="paragraph" w:styleId="TOCHeading">
    <w:name w:val="TOC Heading"/>
    <w:basedOn w:val="Heading1"/>
    <w:next w:val="Normal"/>
    <w:uiPriority w:val="39"/>
    <w:unhideWhenUsed/>
    <w:rsid w:val="003E1923"/>
    <w:pPr>
      <w:keepNext/>
      <w:keepLines/>
      <w:widowControl/>
      <w:suppressAutoHyphens w:val="0"/>
      <w:autoSpaceDE/>
      <w:autoSpaceDN/>
      <w:adjustRightInd/>
      <w:spacing w:after="1701"/>
      <w:textAlignment w:val="auto"/>
      <w:outlineLvl w:val="9"/>
    </w:pPr>
    <w:rPr>
      <w:rFonts w:eastAsiaTheme="majorEastAsia" w:cstheme="majorBidi"/>
      <w:bCs w:val="0"/>
    </w:rPr>
  </w:style>
  <w:style w:type="paragraph" w:styleId="TOC3">
    <w:name w:val="toc 3"/>
    <w:basedOn w:val="Normal"/>
    <w:next w:val="Normal"/>
    <w:autoRedefine/>
    <w:uiPriority w:val="39"/>
    <w:unhideWhenUsed/>
    <w:rsid w:val="000C1B06"/>
    <w:pPr>
      <w:tabs>
        <w:tab w:val="right" w:leader="dot" w:pos="10188"/>
      </w:tabs>
      <w:spacing w:after="120"/>
    </w:pPr>
    <w:rPr>
      <w:noProof/>
      <w:color w:val="002664" w:themeColor="background2"/>
    </w:rPr>
  </w:style>
  <w:style w:type="character" w:customStyle="1" w:styleId="Heading4Char">
    <w:name w:val="Heading 4 Char"/>
    <w:basedOn w:val="DefaultParagraphFont"/>
    <w:link w:val="Heading4"/>
    <w:rsid w:val="00A72055"/>
    <w:rPr>
      <w:rFonts w:asciiTheme="majorHAnsi" w:eastAsiaTheme="majorEastAsia" w:hAnsiTheme="majorHAnsi" w:cstheme="majorBidi"/>
      <w:color w:val="001C4A" w:themeColor="accent1" w:themeShade="BF"/>
      <w:sz w:val="25"/>
      <w:szCs w:val="25"/>
    </w:rPr>
  </w:style>
  <w:style w:type="character" w:customStyle="1" w:styleId="Heading5Char">
    <w:name w:val="Heading 5 Char"/>
    <w:basedOn w:val="DefaultParagraphFont"/>
    <w:link w:val="Heading5"/>
    <w:rsid w:val="00A72055"/>
    <w:rPr>
      <w:rFonts w:asciiTheme="majorHAnsi" w:eastAsiaTheme="majorEastAsia" w:hAnsiTheme="majorHAnsi" w:cstheme="majorBidi"/>
      <w:bCs/>
      <w:color w:val="002664" w:themeColor="background2"/>
      <w:sz w:val="22"/>
    </w:rPr>
  </w:style>
  <w:style w:type="paragraph" w:customStyle="1" w:styleId="Infographics">
    <w:name w:val="Infographics"/>
    <w:basedOn w:val="Normal"/>
    <w:uiPriority w:val="99"/>
    <w:rsid w:val="002B14D9"/>
    <w:pPr>
      <w:tabs>
        <w:tab w:val="right" w:pos="340"/>
      </w:tabs>
      <w:suppressAutoHyphens/>
      <w:autoSpaceDE w:val="0"/>
      <w:autoSpaceDN w:val="0"/>
      <w:adjustRightInd w:val="0"/>
      <w:spacing w:after="113" w:line="180" w:lineRule="atLeast"/>
      <w:jc w:val="center"/>
      <w:textAlignment w:val="center"/>
    </w:pPr>
    <w:rPr>
      <w:rFonts w:ascii="PublicSans-Light" w:hAnsi="PublicSans-Light" w:cs="PublicSans-Light"/>
      <w:color w:val="22272B"/>
      <w:spacing w:val="-1"/>
      <w:sz w:val="18"/>
      <w:szCs w:val="18"/>
      <w:lang w:val="en-US"/>
    </w:rPr>
  </w:style>
  <w:style w:type="table" w:styleId="TableGridLight">
    <w:name w:val="Grid Table Light"/>
    <w:basedOn w:val="TableNormal"/>
    <w:uiPriority w:val="40"/>
    <w:rsid w:val="00E242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SWGovernmentFinancialTable">
    <w:name w:val="NSW Government Financial Table"/>
    <w:basedOn w:val="TableNormal"/>
    <w:uiPriority w:val="99"/>
    <w:rsid w:val="00B56987"/>
    <w:rPr>
      <w:rFonts w:asciiTheme="minorHAnsi" w:hAnsiTheme="minorHAnsi"/>
      <w:color w:val="22272B" w:themeColor="text1"/>
      <w:sz w:val="20"/>
    </w:rPr>
    <w:tblPr>
      <w:tblBorders>
        <w:top w:val="single" w:sz="4" w:space="0" w:color="22272B" w:themeColor="text1"/>
        <w:bottom w:val="single" w:sz="4" w:space="0" w:color="22272B" w:themeColor="text1"/>
        <w:insideH w:val="single" w:sz="4" w:space="0" w:color="22272B" w:themeColor="text1"/>
      </w:tblBorders>
      <w:tblCellMar>
        <w:top w:w="85" w:type="dxa"/>
        <w:left w:w="0" w:type="dxa"/>
        <w:bottom w:w="85" w:type="dxa"/>
        <w:right w:w="0" w:type="dxa"/>
      </w:tblCellMar>
    </w:tblPr>
    <w:tblStylePr w:type="firstRow">
      <w:pPr>
        <w:jc w:val="left"/>
      </w:pPr>
      <w:rPr>
        <w:rFonts w:asciiTheme="majorHAnsi" w:hAnsiTheme="majorHAnsi"/>
        <w:b/>
        <w:color w:val="002664" w:themeColor="background2"/>
      </w:rPr>
      <w:tblPr/>
      <w:tcPr>
        <w:tcBorders>
          <w:top w:val="single" w:sz="4" w:space="0" w:color="22272B" w:themeColor="text1"/>
        </w:tcBorders>
        <w:vAlign w:val="bottom"/>
      </w:tcPr>
    </w:tblStylePr>
  </w:style>
  <w:style w:type="paragraph" w:styleId="FootnoteText">
    <w:name w:val="footnote text"/>
    <w:basedOn w:val="Normal"/>
    <w:link w:val="FootnoteTextChar"/>
    <w:unhideWhenUsed/>
    <w:rsid w:val="00BE7803"/>
    <w:pPr>
      <w:spacing w:line="180" w:lineRule="atLeast"/>
    </w:pPr>
    <w:rPr>
      <w:sz w:val="14"/>
      <w:szCs w:val="14"/>
      <w:lang w:val="en-US"/>
    </w:rPr>
  </w:style>
  <w:style w:type="character" w:customStyle="1" w:styleId="FootnoteTextChar">
    <w:name w:val="Footnote Text Char"/>
    <w:basedOn w:val="DefaultParagraphFont"/>
    <w:link w:val="FootnoteText"/>
    <w:rsid w:val="00BE7803"/>
    <w:rPr>
      <w:rFonts w:asciiTheme="minorHAnsi" w:hAnsiTheme="minorHAnsi"/>
      <w:color w:val="22272B" w:themeColor="text1"/>
      <w:sz w:val="14"/>
      <w:szCs w:val="14"/>
      <w:lang w:val="en-US"/>
    </w:rPr>
  </w:style>
  <w:style w:type="character" w:styleId="FootnoteReference">
    <w:name w:val="footnote reference"/>
    <w:basedOn w:val="DefaultParagraphFont"/>
    <w:semiHidden/>
    <w:unhideWhenUsed/>
    <w:rsid w:val="00BE7803"/>
    <w:rPr>
      <w:vertAlign w:val="superscript"/>
    </w:rPr>
  </w:style>
  <w:style w:type="table" w:customStyle="1" w:styleId="NSWGovernmentTable">
    <w:name w:val="NSW Government Table"/>
    <w:basedOn w:val="TableNormal"/>
    <w:uiPriority w:val="99"/>
    <w:rsid w:val="00CB0228"/>
    <w:rPr>
      <w:rFonts w:asciiTheme="minorHAnsi" w:hAnsiTheme="minorHAnsi"/>
      <w:color w:val="22272B" w:themeColor="text1"/>
      <w:sz w:val="18"/>
    </w:rPr>
    <w:tblPr>
      <w:tblStyleRowBandSize w:val="1"/>
      <w:tblBorders>
        <w:bottom w:val="single" w:sz="4" w:space="0" w:color="22272B" w:themeColor="text1"/>
      </w:tblBorders>
      <w:tblCellMar>
        <w:top w:w="85" w:type="dxa"/>
        <w:left w:w="0" w:type="dxa"/>
        <w:bottom w:w="85" w:type="dxa"/>
        <w:right w:w="57" w:type="dxa"/>
      </w:tblCellMar>
    </w:tblPr>
    <w:tblStylePr w:type="firstRow">
      <w:rPr>
        <w:rFonts w:asciiTheme="majorHAnsi" w:hAnsiTheme="majorHAnsi"/>
        <w:b/>
        <w:color w:val="FFFFFF" w:themeColor="background1"/>
      </w:rPr>
      <w:tblPr/>
      <w:tcPr>
        <w:shd w:val="clear" w:color="auto" w:fill="002664" w:themeFill="accent1"/>
      </w:tcPr>
    </w:tblStylePr>
    <w:tblStylePr w:type="band2Horz">
      <w:tblPr/>
      <w:tcPr>
        <w:shd w:val="clear" w:color="auto" w:fill="8CE0FF" w:themeFill="accent4"/>
      </w:tcPr>
    </w:tblStylePr>
  </w:style>
  <w:style w:type="table" w:styleId="ListTable4-Accent3">
    <w:name w:val="List Table 4 Accent 3"/>
    <w:aliases w:val="NSWG Standard Table"/>
    <w:basedOn w:val="TableNormal"/>
    <w:uiPriority w:val="49"/>
    <w:rsid w:val="009B243F"/>
    <w:rPr>
      <w:rFonts w:asciiTheme="minorHAnsi" w:hAnsiTheme="minorHAnsi"/>
      <w:sz w:val="20"/>
    </w:rPr>
    <w:tblPr>
      <w:tblStyleRowBandSize w:val="1"/>
      <w:tblStyleColBandSize w:val="1"/>
      <w:tblBorders>
        <w:bottom w:val="single" w:sz="4" w:space="0" w:color="22272B" w:themeColor="text1"/>
      </w:tblBorders>
    </w:tblPr>
    <w:tblStylePr w:type="firstRow">
      <w:rPr>
        <w:rFonts w:asciiTheme="majorHAnsi" w:hAnsiTheme="majorHAnsi"/>
        <w:b/>
        <w:bCs/>
        <w:color w:val="002664" w:themeColor="background2"/>
        <w:sz w:val="20"/>
      </w:rPr>
      <w:tblPr/>
      <w:tcPr>
        <w:tcBorders>
          <w:bottom w:val="single" w:sz="4" w:space="0" w:color="22272B" w:themeColor="text1"/>
        </w:tcBorders>
      </w:tcPr>
    </w:tblStylePr>
    <w:tblStylePr w:type="lastRow">
      <w:rPr>
        <w:b/>
        <w:bCs/>
      </w:rPr>
      <w:tblPr/>
      <w:tcPr>
        <w:tcBorders>
          <w:top w:val="double" w:sz="4" w:space="0" w:color="71A6FD" w:themeColor="accent3" w:themeTint="99"/>
        </w:tcBorders>
      </w:tcPr>
    </w:tblStylePr>
    <w:tblStylePr w:type="firstCol">
      <w:rPr>
        <w:b/>
        <w:bCs/>
      </w:rPr>
    </w:tblStylePr>
    <w:tblStylePr w:type="lastCol">
      <w:rPr>
        <w:b/>
        <w:bCs/>
      </w:rPr>
    </w:tblStylePr>
    <w:tblStylePr w:type="band1Vert">
      <w:tblPr/>
      <w:tcPr>
        <w:shd w:val="clear" w:color="auto" w:fill="8CE0FF" w:themeFill="accent4"/>
      </w:tcPr>
    </w:tblStylePr>
    <w:tblStylePr w:type="band1Horz">
      <w:tblPr/>
      <w:tcPr>
        <w:shd w:val="clear" w:color="auto" w:fill="8CE0FF" w:themeFill="accent4"/>
      </w:tcPr>
    </w:tblStylePr>
  </w:style>
  <w:style w:type="table" w:styleId="ListTable4-Accent4">
    <w:name w:val="List Table 4 Accent 4"/>
    <w:basedOn w:val="TableNormal"/>
    <w:uiPriority w:val="49"/>
    <w:rsid w:val="009B243F"/>
    <w:tblPr>
      <w:tblStyleRowBandSize w:val="1"/>
      <w:tblStyleColBandSize w:val="1"/>
      <w:tblBorders>
        <w:top w:val="single" w:sz="4" w:space="0" w:color="BAECFF" w:themeColor="accent4" w:themeTint="99"/>
        <w:left w:val="single" w:sz="4" w:space="0" w:color="BAECFF" w:themeColor="accent4" w:themeTint="99"/>
        <w:bottom w:val="single" w:sz="4" w:space="0" w:color="BAECFF" w:themeColor="accent4" w:themeTint="99"/>
        <w:right w:val="single" w:sz="4" w:space="0" w:color="BAECFF" w:themeColor="accent4" w:themeTint="99"/>
        <w:insideH w:val="single" w:sz="4" w:space="0" w:color="BAECFF" w:themeColor="accent4" w:themeTint="99"/>
      </w:tblBorders>
      <w:tblCellMar>
        <w:top w:w="85" w:type="dxa"/>
        <w:left w:w="0" w:type="dxa"/>
        <w:bottom w:w="85" w:type="dxa"/>
        <w:right w:w="0" w:type="dxa"/>
      </w:tblCellMar>
    </w:tblPr>
    <w:tblStylePr w:type="firstRow">
      <w:rPr>
        <w:b/>
        <w:bCs/>
        <w:color w:val="FFFFFF" w:themeColor="background1"/>
      </w:rPr>
      <w:tblPr/>
      <w:tcPr>
        <w:tcBorders>
          <w:top w:val="single" w:sz="4" w:space="0" w:color="8CE0FF" w:themeColor="accent4"/>
          <w:left w:val="single" w:sz="4" w:space="0" w:color="8CE0FF" w:themeColor="accent4"/>
          <w:bottom w:val="single" w:sz="4" w:space="0" w:color="8CE0FF" w:themeColor="accent4"/>
          <w:right w:val="single" w:sz="4" w:space="0" w:color="8CE0FF" w:themeColor="accent4"/>
          <w:insideH w:val="nil"/>
        </w:tcBorders>
        <w:shd w:val="clear" w:color="auto" w:fill="8CE0FF" w:themeFill="accent4"/>
      </w:tcPr>
    </w:tblStylePr>
    <w:tblStylePr w:type="lastRow">
      <w:rPr>
        <w:b/>
        <w:bCs/>
      </w:rPr>
      <w:tblPr/>
      <w:tcPr>
        <w:tcBorders>
          <w:top w:val="double" w:sz="4" w:space="0" w:color="BAECFF" w:themeColor="accent4" w:themeTint="99"/>
        </w:tcBorders>
      </w:tcPr>
    </w:tblStylePr>
    <w:tblStylePr w:type="firstCol">
      <w:rPr>
        <w:b/>
        <w:bCs/>
      </w:rPr>
    </w:tblStylePr>
    <w:tblStylePr w:type="lastCol">
      <w:rPr>
        <w:b/>
        <w:bCs/>
      </w:rPr>
    </w:tblStylePr>
    <w:tblStylePr w:type="band1Vert">
      <w:tblPr/>
      <w:tcPr>
        <w:shd w:val="clear" w:color="auto" w:fill="E8F8FF" w:themeFill="accent4" w:themeFillTint="33"/>
      </w:tcPr>
    </w:tblStylePr>
    <w:tblStylePr w:type="band1Horz">
      <w:tblPr/>
      <w:tcPr>
        <w:shd w:val="clear" w:color="auto" w:fill="E8F8FF" w:themeFill="accent4" w:themeFillTint="33"/>
      </w:tcPr>
    </w:tblStylePr>
  </w:style>
  <w:style w:type="table" w:customStyle="1" w:styleId="NSWGovernmentTableAlternate">
    <w:name w:val="NSW Government Table Alternate"/>
    <w:basedOn w:val="TableNormal"/>
    <w:uiPriority w:val="99"/>
    <w:rsid w:val="007808DE"/>
    <w:rPr>
      <w:rFonts w:asciiTheme="minorHAnsi" w:hAnsiTheme="minorHAnsi"/>
      <w:sz w:val="18"/>
    </w:rPr>
    <w:tblPr>
      <w:tblStyleRowBandSize w:val="1"/>
      <w:tblBorders>
        <w:bottom w:val="single" w:sz="4" w:space="0" w:color="auto"/>
      </w:tblBorders>
      <w:tblCellMar>
        <w:top w:w="85" w:type="dxa"/>
        <w:left w:w="0" w:type="dxa"/>
        <w:bottom w:w="85" w:type="dxa"/>
        <w:right w:w="57" w:type="dxa"/>
      </w:tblCellMar>
    </w:tblPr>
    <w:tblStylePr w:type="firstRow">
      <w:rPr>
        <w:rFonts w:asciiTheme="majorHAnsi" w:hAnsiTheme="majorHAnsi"/>
        <w:b/>
        <w:color w:val="002664" w:themeColor="background2"/>
        <w:sz w:val="20"/>
      </w:rPr>
      <w:tblPr/>
      <w:tcPr>
        <w:tcBorders>
          <w:bottom w:val="single" w:sz="4" w:space="0" w:color="auto"/>
        </w:tcBorders>
      </w:tcPr>
    </w:tblStylePr>
    <w:tblStylePr w:type="band2Horz">
      <w:tblPr/>
      <w:tcPr>
        <w:shd w:val="clear" w:color="auto" w:fill="C0C6C9"/>
      </w:tcPr>
    </w:tblStylePr>
  </w:style>
  <w:style w:type="paragraph" w:customStyle="1" w:styleId="Greyboxnumber">
    <w:name w:val="Grey box number"/>
    <w:basedOn w:val="Normal"/>
    <w:rsid w:val="0011511F"/>
    <w:rPr>
      <w:sz w:val="98"/>
      <w:szCs w:val="98"/>
    </w:rPr>
  </w:style>
  <w:style w:type="paragraph" w:customStyle="1" w:styleId="Infographictext">
    <w:name w:val="Infographic text"/>
    <w:basedOn w:val="Normal"/>
    <w:rsid w:val="0090458C"/>
    <w:pPr>
      <w:spacing w:after="120"/>
    </w:pPr>
    <w:rPr>
      <w:color w:val="002664" w:themeColor="background2"/>
    </w:rPr>
  </w:style>
  <w:style w:type="paragraph" w:customStyle="1" w:styleId="Infographicnumber">
    <w:name w:val="Infographic number"/>
    <w:basedOn w:val="Normal"/>
    <w:rsid w:val="0090458C"/>
    <w:pPr>
      <w:spacing w:before="240" w:line="192" w:lineRule="auto"/>
    </w:pPr>
    <w:rPr>
      <w:color w:val="002664" w:themeColor="background2"/>
      <w:sz w:val="80"/>
      <w:szCs w:val="80"/>
    </w:rPr>
  </w:style>
  <w:style w:type="table" w:customStyle="1" w:styleId="NSWGTableGrey">
    <w:name w:val="NSWG Table Grey"/>
    <w:basedOn w:val="TableNormal"/>
    <w:uiPriority w:val="99"/>
    <w:rsid w:val="00EF239F"/>
    <w:rPr>
      <w:rFonts w:asciiTheme="minorHAnsi" w:hAnsiTheme="minorHAnsi"/>
      <w:sz w:val="20"/>
    </w:rPr>
    <w:tblPr>
      <w:tblStyleColBandSize w:val="1"/>
      <w:tblCellMar>
        <w:top w:w="113" w:type="dxa"/>
        <w:bottom w:w="113" w:type="dxa"/>
      </w:tblCellMar>
    </w:tblPr>
    <w:tcPr>
      <w:shd w:val="clear" w:color="auto" w:fill="auto"/>
    </w:tcPr>
    <w:tblStylePr w:type="band1Vert">
      <w:tblPr/>
      <w:tcPr>
        <w:shd w:val="clear" w:color="auto" w:fill="EBEBEB"/>
      </w:tcPr>
    </w:tblStylePr>
  </w:style>
  <w:style w:type="table" w:customStyle="1" w:styleId="NSWGGrey">
    <w:name w:val="NSWG Grey"/>
    <w:basedOn w:val="TableNormal"/>
    <w:uiPriority w:val="99"/>
    <w:rsid w:val="00266722"/>
    <w:rPr>
      <w:rFonts w:asciiTheme="minorHAnsi" w:hAnsiTheme="minorHAnsi"/>
      <w:sz w:val="20"/>
    </w:rPr>
    <w:tblPr>
      <w:tblStyleRowBandSize w:val="1"/>
      <w:tblStyleColBandSize w:val="1"/>
    </w:tblPr>
    <w:tcPr>
      <w:shd w:val="clear" w:color="auto" w:fill="auto"/>
    </w:tcPr>
    <w:tblStylePr w:type="band1Vert">
      <w:tblPr/>
      <w:tcPr>
        <w:shd w:val="clear" w:color="auto" w:fill="EBEBEB"/>
      </w:tcPr>
    </w:tblStylePr>
  </w:style>
  <w:style w:type="table" w:customStyle="1" w:styleId="NSWGovernmentInfographicTable">
    <w:name w:val="NSW Government Infographic Table"/>
    <w:basedOn w:val="TableNormal"/>
    <w:uiPriority w:val="99"/>
    <w:rsid w:val="00843475"/>
    <w:rPr>
      <w:rFonts w:asciiTheme="minorHAnsi" w:hAnsiTheme="minorHAnsi"/>
      <w:color w:val="002664" w:themeColor="background2"/>
      <w:sz w:val="20"/>
    </w:rPr>
    <w:tblPr>
      <w:tblBorders>
        <w:top w:val="single" w:sz="4" w:space="0" w:color="002664" w:themeColor="background2"/>
        <w:insideH w:val="single" w:sz="4" w:space="0" w:color="002664" w:themeColor="background2"/>
      </w:tblBorders>
      <w:tblCellMar>
        <w:top w:w="85" w:type="dxa"/>
        <w:left w:w="0" w:type="dxa"/>
        <w:bottom w:w="85" w:type="dxa"/>
        <w:right w:w="0" w:type="dxa"/>
      </w:tblCellMar>
    </w:tblPr>
  </w:style>
  <w:style w:type="paragraph" w:customStyle="1" w:styleId="InfographicTableLargeText">
    <w:name w:val="Infographic Table Large Text"/>
    <w:basedOn w:val="Normal"/>
    <w:rsid w:val="00B575E5"/>
    <w:pPr>
      <w:spacing w:after="120" w:line="360" w:lineRule="atLeast"/>
    </w:pPr>
    <w:rPr>
      <w:color w:val="002664" w:themeColor="background2"/>
      <w:sz w:val="28"/>
      <w:szCs w:val="28"/>
    </w:rPr>
  </w:style>
  <w:style w:type="paragraph" w:styleId="ListParagraph">
    <w:name w:val="List Paragraph"/>
    <w:aliases w:val="Recommendation,dot point 1,List Paragraph1,standard lewis,Numbered Para 1,Dot pt,No Spacing1,List Paragraph Char Char Char,Indicator Text,Bullet Points,MAIN CONTENT,List Paragraph12,List Paragraph11"/>
    <w:basedOn w:val="Normal"/>
    <w:link w:val="ListParagraphChar"/>
    <w:uiPriority w:val="34"/>
    <w:qFormat/>
    <w:rsid w:val="00E1476B"/>
    <w:pPr>
      <w:spacing w:before="120" w:after="120"/>
      <w:ind w:left="720"/>
    </w:pPr>
  </w:style>
  <w:style w:type="paragraph" w:styleId="List">
    <w:name w:val="List"/>
    <w:basedOn w:val="Normal"/>
    <w:unhideWhenUsed/>
    <w:rsid w:val="00240A7C"/>
    <w:pPr>
      <w:numPr>
        <w:numId w:val="26"/>
      </w:numPr>
      <w:spacing w:before="120" w:after="120"/>
    </w:pPr>
  </w:style>
  <w:style w:type="paragraph" w:customStyle="1" w:styleId="Covertextwhite">
    <w:name w:val="Cover text white"/>
    <w:basedOn w:val="Covertext"/>
    <w:rsid w:val="005354A2"/>
    <w:pPr>
      <w:tabs>
        <w:tab w:val="clear" w:pos="9899"/>
        <w:tab w:val="left" w:pos="5216"/>
        <w:tab w:val="right" w:pos="9923"/>
      </w:tabs>
      <w:suppressAutoHyphens/>
      <w:autoSpaceDE w:val="0"/>
      <w:autoSpaceDN w:val="0"/>
      <w:adjustRightInd w:val="0"/>
      <w:textAlignment w:val="center"/>
    </w:pPr>
    <w:rPr>
      <w:color w:val="FFFFFF" w:themeColor="background1"/>
      <w:sz w:val="24"/>
      <w:szCs w:val="24"/>
    </w:rPr>
  </w:style>
  <w:style w:type="paragraph" w:customStyle="1" w:styleId="Dividertitle">
    <w:name w:val="Divider title"/>
    <w:basedOn w:val="CoverDocumenttitle"/>
    <w:rsid w:val="00C71FDF"/>
    <w:rPr>
      <w:lang w:val="en-US"/>
    </w:rPr>
  </w:style>
  <w:style w:type="paragraph" w:customStyle="1" w:styleId="Divider">
    <w:name w:val="Divider #"/>
    <w:basedOn w:val="Dividertitle"/>
    <w:rsid w:val="007F352B"/>
    <w:rPr>
      <w:bCs/>
      <w:sz w:val="642"/>
      <w:szCs w:val="642"/>
      <w:lang w:val="en-AU"/>
    </w:rPr>
  </w:style>
  <w:style w:type="paragraph" w:customStyle="1" w:styleId="Intropara">
    <w:name w:val="Intro para"/>
    <w:basedOn w:val="Normal"/>
    <w:rsid w:val="00531227"/>
    <w:pPr>
      <w:spacing w:before="240" w:after="567"/>
    </w:pPr>
    <w:rPr>
      <w:color w:val="002664" w:themeColor="background2"/>
      <w:sz w:val="32"/>
      <w:szCs w:val="32"/>
    </w:rPr>
  </w:style>
  <w:style w:type="paragraph" w:styleId="Quote">
    <w:name w:val="Quote"/>
    <w:basedOn w:val="Normal"/>
    <w:next w:val="Normal"/>
    <w:link w:val="QuoteChar"/>
    <w:rsid w:val="003547E1"/>
    <w:pPr>
      <w:spacing w:before="480" w:after="240"/>
    </w:pPr>
    <w:rPr>
      <w:rFonts w:asciiTheme="majorHAnsi" w:hAnsiTheme="majorHAnsi"/>
      <w:color w:val="002664" w:themeColor="background2"/>
      <w:sz w:val="28"/>
      <w:szCs w:val="28"/>
    </w:rPr>
  </w:style>
  <w:style w:type="character" w:customStyle="1" w:styleId="QuoteChar">
    <w:name w:val="Quote Char"/>
    <w:basedOn w:val="DefaultParagraphFont"/>
    <w:link w:val="Quote"/>
    <w:rsid w:val="003547E1"/>
    <w:rPr>
      <w:rFonts w:asciiTheme="majorHAnsi" w:hAnsiTheme="majorHAnsi"/>
      <w:color w:val="002664" w:themeColor="background2"/>
      <w:sz w:val="28"/>
      <w:szCs w:val="28"/>
    </w:rPr>
  </w:style>
  <w:style w:type="paragraph" w:customStyle="1" w:styleId="Quoteattribution">
    <w:name w:val="Quote attribution"/>
    <w:rsid w:val="003547E1"/>
    <w:pPr>
      <w:numPr>
        <w:numId w:val="29"/>
      </w:numPr>
      <w:spacing w:before="120" w:after="120"/>
      <w:ind w:left="284" w:hanging="284"/>
    </w:pPr>
    <w:rPr>
      <w:rFonts w:asciiTheme="majorHAnsi" w:hAnsiTheme="majorHAnsi"/>
      <w:b/>
      <w:bCs/>
      <w:color w:val="002664" w:themeColor="background2"/>
      <w:sz w:val="22"/>
    </w:rPr>
  </w:style>
  <w:style w:type="paragraph" w:customStyle="1" w:styleId="CoverDocumenttitlewhite">
    <w:name w:val="Cover Document title white"/>
    <w:basedOn w:val="CoverDocumenttitle"/>
    <w:rsid w:val="005354A2"/>
    <w:rPr>
      <w:color w:val="FFFFFF" w:themeColor="background1"/>
    </w:rPr>
  </w:style>
  <w:style w:type="paragraph" w:customStyle="1" w:styleId="TableHeading">
    <w:name w:val="Table Heading"/>
    <w:basedOn w:val="Normal"/>
    <w:rsid w:val="00C71FDF"/>
    <w:rPr>
      <w:rFonts w:asciiTheme="majorHAnsi" w:hAnsiTheme="majorHAnsi"/>
      <w:color w:val="002664" w:themeColor="background2"/>
      <w:sz w:val="18"/>
      <w:szCs w:val="18"/>
    </w:rPr>
  </w:style>
  <w:style w:type="paragraph" w:customStyle="1" w:styleId="TableText">
    <w:name w:val="Table Text"/>
    <w:basedOn w:val="Normal"/>
    <w:rsid w:val="00C71FDF"/>
    <w:rPr>
      <w:sz w:val="20"/>
    </w:rPr>
  </w:style>
  <w:style w:type="paragraph" w:customStyle="1" w:styleId="TableSemiBold">
    <w:name w:val="Table SemiBold"/>
    <w:basedOn w:val="TableText"/>
    <w:rsid w:val="008959C4"/>
    <w:rPr>
      <w:rFonts w:ascii="Public Sans SemiBold" w:hAnsi="Public Sans SemiBold"/>
    </w:rPr>
  </w:style>
  <w:style w:type="paragraph" w:styleId="Title">
    <w:name w:val="Title"/>
    <w:basedOn w:val="Normal"/>
    <w:next w:val="Normal"/>
    <w:link w:val="TitleChar"/>
    <w:uiPriority w:val="10"/>
    <w:qFormat/>
    <w:rsid w:val="002D570F"/>
    <w:pPr>
      <w:spacing w:before="120" w:line="192" w:lineRule="auto"/>
      <w:contextualSpacing/>
    </w:pPr>
    <w:rPr>
      <w:rFonts w:eastAsiaTheme="majorEastAsia" w:cstheme="majorBidi"/>
      <w:color w:val="002664" w:themeColor="background2"/>
      <w:spacing w:val="-10"/>
      <w:kern w:val="28"/>
      <w:sz w:val="68"/>
      <w:szCs w:val="80"/>
    </w:rPr>
  </w:style>
  <w:style w:type="character" w:customStyle="1" w:styleId="TitleChar">
    <w:name w:val="Title Char"/>
    <w:basedOn w:val="DefaultParagraphFont"/>
    <w:link w:val="Title"/>
    <w:uiPriority w:val="10"/>
    <w:rsid w:val="002D570F"/>
    <w:rPr>
      <w:rFonts w:asciiTheme="minorHAnsi" w:eastAsiaTheme="majorEastAsia" w:hAnsiTheme="minorHAnsi" w:cstheme="majorBidi"/>
      <w:color w:val="002664" w:themeColor="background2"/>
      <w:spacing w:val="-10"/>
      <w:kern w:val="28"/>
      <w:sz w:val="68"/>
      <w:szCs w:val="80"/>
    </w:rPr>
  </w:style>
  <w:style w:type="paragraph" w:styleId="Subtitle">
    <w:name w:val="Subtitle"/>
    <w:basedOn w:val="Normal"/>
    <w:next w:val="Normal"/>
    <w:link w:val="SubtitleChar"/>
    <w:rsid w:val="0076531E"/>
    <w:pPr>
      <w:numPr>
        <w:ilvl w:val="1"/>
      </w:numPr>
      <w:spacing w:after="160"/>
    </w:pPr>
    <w:rPr>
      <w:rFonts w:eastAsiaTheme="minorEastAsia" w:cstheme="minorBidi"/>
      <w:color w:val="002664" w:themeColor="background2"/>
      <w:sz w:val="36"/>
      <w:szCs w:val="36"/>
      <w:lang w:val="en-US"/>
    </w:rPr>
  </w:style>
  <w:style w:type="character" w:customStyle="1" w:styleId="SubtitleChar">
    <w:name w:val="Subtitle Char"/>
    <w:basedOn w:val="DefaultParagraphFont"/>
    <w:link w:val="Subtitle"/>
    <w:rsid w:val="0076531E"/>
    <w:rPr>
      <w:rFonts w:asciiTheme="minorHAnsi" w:eastAsiaTheme="minorEastAsia" w:hAnsiTheme="minorHAnsi" w:cstheme="minorBidi"/>
      <w:color w:val="002664" w:themeColor="background2"/>
      <w:sz w:val="36"/>
      <w:szCs w:val="36"/>
      <w:lang w:val="en-US"/>
    </w:rPr>
  </w:style>
  <w:style w:type="paragraph" w:customStyle="1" w:styleId="CoverSubtitleWhite">
    <w:name w:val="Cover Subtitle White"/>
    <w:basedOn w:val="CoverSubtitle"/>
    <w:rsid w:val="001004E9"/>
    <w:rPr>
      <w:color w:val="FFFFFF" w:themeColor="background1"/>
    </w:rPr>
  </w:style>
  <w:style w:type="paragraph" w:customStyle="1" w:styleId="Lista">
    <w:name w:val="List a."/>
    <w:basedOn w:val="List"/>
    <w:rsid w:val="00240A7C"/>
    <w:pPr>
      <w:numPr>
        <w:ilvl w:val="1"/>
      </w:numPr>
    </w:pPr>
  </w:style>
  <w:style w:type="paragraph" w:customStyle="1" w:styleId="Listi">
    <w:name w:val="List i."/>
    <w:basedOn w:val="Lista"/>
    <w:rsid w:val="00240A7C"/>
    <w:pPr>
      <w:numPr>
        <w:ilvl w:val="2"/>
      </w:numPr>
    </w:pPr>
  </w:style>
  <w:style w:type="paragraph" w:customStyle="1" w:styleId="Descriptor">
    <w:name w:val="Descriptor"/>
    <w:basedOn w:val="Normal"/>
    <w:rsid w:val="00012CB4"/>
    <w:rPr>
      <w:rFonts w:asciiTheme="majorHAnsi" w:hAnsiTheme="majorHAnsi"/>
      <w:sz w:val="28"/>
      <w:szCs w:val="28"/>
      <w:lang w:val="en-US"/>
    </w:rPr>
  </w:style>
  <w:style w:type="paragraph" w:customStyle="1" w:styleId="CoverDocumenttitlegrey">
    <w:name w:val="Cover Document title grey"/>
    <w:basedOn w:val="CoverDocumenttitle"/>
    <w:rsid w:val="005A3041"/>
    <w:rPr>
      <w:color w:val="22272B" w:themeColor="text1"/>
    </w:rPr>
  </w:style>
  <w:style w:type="paragraph" w:customStyle="1" w:styleId="CoverURLWhite0">
    <w:name w:val="Cover URL White"/>
    <w:basedOn w:val="Covertextwhite"/>
    <w:rsid w:val="005354A2"/>
    <w:rPr>
      <w:sz w:val="22"/>
      <w:szCs w:val="22"/>
    </w:rPr>
  </w:style>
  <w:style w:type="paragraph" w:customStyle="1" w:styleId="Coverdatewhite">
    <w:name w:val="Cover date white"/>
    <w:basedOn w:val="Covertextwhite"/>
    <w:rsid w:val="005354A2"/>
    <w:rPr>
      <w:sz w:val="22"/>
      <w:szCs w:val="22"/>
    </w:rPr>
  </w:style>
  <w:style w:type="paragraph" w:customStyle="1" w:styleId="CoverSubtitleGrey">
    <w:name w:val="Cover Subtitle Grey"/>
    <w:basedOn w:val="CoverSubtitle"/>
    <w:rsid w:val="005A3041"/>
    <w:rPr>
      <w:color w:val="22272B" w:themeColor="text1"/>
    </w:rPr>
  </w:style>
  <w:style w:type="paragraph" w:customStyle="1" w:styleId="Coverdategrey">
    <w:name w:val="Cover date grey"/>
    <w:basedOn w:val="Coverdate"/>
    <w:rsid w:val="005A3041"/>
    <w:pPr>
      <w:tabs>
        <w:tab w:val="clear" w:pos="5216"/>
        <w:tab w:val="clear" w:pos="9923"/>
        <w:tab w:val="right" w:pos="9899"/>
      </w:tabs>
      <w:suppressAutoHyphens w:val="0"/>
      <w:autoSpaceDE/>
      <w:autoSpaceDN/>
      <w:adjustRightInd/>
      <w:textAlignment w:val="auto"/>
    </w:pPr>
    <w:rPr>
      <w:color w:val="22272B" w:themeColor="text1"/>
    </w:rPr>
  </w:style>
  <w:style w:type="paragraph" w:customStyle="1" w:styleId="CoverURLgrey">
    <w:name w:val="Cover URL grey"/>
    <w:basedOn w:val="CoverURL"/>
    <w:rsid w:val="005A3041"/>
    <w:pPr>
      <w:jc w:val="left"/>
    </w:pPr>
    <w:rPr>
      <w:color w:val="22272B" w:themeColor="text1"/>
    </w:rPr>
  </w:style>
  <w:style w:type="paragraph" w:customStyle="1" w:styleId="Covergraphic">
    <w:name w:val="Cover graphic"/>
    <w:basedOn w:val="Normal"/>
    <w:rsid w:val="0076531E"/>
    <w:pPr>
      <w:spacing w:before="100"/>
      <w:ind w:left="-851"/>
    </w:pPr>
    <w:rPr>
      <w:noProof/>
    </w:rPr>
  </w:style>
  <w:style w:type="paragraph" w:customStyle="1" w:styleId="Descriptorwhite">
    <w:name w:val="Descriptor white"/>
    <w:basedOn w:val="Descriptor"/>
    <w:rsid w:val="00641613"/>
    <w:rPr>
      <w:color w:val="FFFFFF" w:themeColor="background1"/>
    </w:rPr>
  </w:style>
  <w:style w:type="paragraph" w:customStyle="1" w:styleId="Heading2Topofcolumn">
    <w:name w:val="Heading 2 Top of column"/>
    <w:basedOn w:val="Heading2"/>
    <w:rsid w:val="0002128C"/>
    <w:pPr>
      <w:spacing w:before="0"/>
    </w:pPr>
    <w:rPr>
      <w:lang w:val="en-AU"/>
    </w:rPr>
  </w:style>
  <w:style w:type="paragraph" w:customStyle="1" w:styleId="SubtitleWhite">
    <w:name w:val="Subtitle White"/>
    <w:basedOn w:val="Subtitle"/>
    <w:rsid w:val="005354A2"/>
    <w:rPr>
      <w:color w:val="FFFFFF" w:themeColor="background1"/>
    </w:rPr>
  </w:style>
  <w:style w:type="paragraph" w:customStyle="1" w:styleId="TableHeadingWhite">
    <w:name w:val="Table Heading White"/>
    <w:basedOn w:val="TableHeading"/>
    <w:rsid w:val="00CB0228"/>
    <w:rPr>
      <w:b/>
      <w:color w:val="FFFFFF" w:themeColor="background1"/>
    </w:rPr>
  </w:style>
  <w:style w:type="paragraph" w:customStyle="1" w:styleId="Body">
    <w:name w:val="Body"/>
    <w:basedOn w:val="Normal"/>
    <w:link w:val="BodyChar"/>
    <w:rsid w:val="008B331C"/>
    <w:pPr>
      <w:spacing w:after="120" w:line="216" w:lineRule="auto"/>
    </w:pPr>
    <w:rPr>
      <w:rFonts w:eastAsiaTheme="minorHAnsi" w:cs="Arial"/>
      <w:spacing w:val="2"/>
      <w:sz w:val="20"/>
      <w:szCs w:val="20"/>
    </w:rPr>
  </w:style>
  <w:style w:type="character" w:customStyle="1" w:styleId="BodyChar">
    <w:name w:val="Body Char"/>
    <w:basedOn w:val="DefaultParagraphFont"/>
    <w:link w:val="Body"/>
    <w:rsid w:val="008B331C"/>
    <w:rPr>
      <w:rFonts w:asciiTheme="minorHAnsi" w:eastAsiaTheme="minorHAnsi" w:hAnsiTheme="minorHAnsi" w:cs="Arial"/>
      <w:color w:val="22272B" w:themeColor="text1"/>
      <w:spacing w:val="2"/>
      <w:sz w:val="20"/>
      <w:szCs w:val="20"/>
    </w:rPr>
  </w:style>
  <w:style w:type="character" w:styleId="UnresolvedMention">
    <w:name w:val="Unresolved Mention"/>
    <w:basedOn w:val="DefaultParagraphFont"/>
    <w:uiPriority w:val="99"/>
    <w:semiHidden/>
    <w:unhideWhenUsed/>
    <w:rsid w:val="00F213B2"/>
    <w:rPr>
      <w:color w:val="605E5C"/>
      <w:shd w:val="clear" w:color="auto" w:fill="E1DFDD"/>
    </w:rPr>
  </w:style>
  <w:style w:type="paragraph" w:styleId="Revision">
    <w:name w:val="Revision"/>
    <w:hidden/>
    <w:semiHidden/>
    <w:rsid w:val="00394F53"/>
    <w:rPr>
      <w:rFonts w:asciiTheme="minorHAnsi" w:hAnsiTheme="minorHAnsi"/>
      <w:color w:val="22272B" w:themeColor="text1"/>
      <w:sz w:val="22"/>
    </w:rPr>
  </w:style>
  <w:style w:type="character" w:customStyle="1" w:styleId="ListParagraphChar">
    <w:name w:val="List Paragraph Char"/>
    <w:aliases w:val="Recommendation Char,dot point 1 Char,List Paragraph1 Char,standard lewis Char,Numbered Para 1 Char,Dot pt Char,No Spacing1 Char,List Paragraph Char Char Char Char,Indicator Text Char,Bullet Points Char,MAIN CONTENT Char"/>
    <w:basedOn w:val="DefaultParagraphFont"/>
    <w:link w:val="ListParagraph"/>
    <w:uiPriority w:val="34"/>
    <w:qFormat/>
    <w:locked/>
    <w:rsid w:val="006C5407"/>
    <w:rPr>
      <w:rFonts w:asciiTheme="minorHAnsi" w:hAnsiTheme="minorHAnsi"/>
      <w:color w:val="22272B"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528252">
      <w:bodyDiv w:val="1"/>
      <w:marLeft w:val="0"/>
      <w:marRight w:val="0"/>
      <w:marTop w:val="0"/>
      <w:marBottom w:val="0"/>
      <w:divBdr>
        <w:top w:val="none" w:sz="0" w:space="0" w:color="auto"/>
        <w:left w:val="none" w:sz="0" w:space="0" w:color="auto"/>
        <w:bottom w:val="none" w:sz="0" w:space="0" w:color="auto"/>
        <w:right w:val="none" w:sz="0" w:space="0" w:color="auto"/>
      </w:divBdr>
    </w:div>
    <w:div w:id="340088530">
      <w:bodyDiv w:val="1"/>
      <w:marLeft w:val="0"/>
      <w:marRight w:val="0"/>
      <w:marTop w:val="0"/>
      <w:marBottom w:val="0"/>
      <w:divBdr>
        <w:top w:val="none" w:sz="0" w:space="0" w:color="auto"/>
        <w:left w:val="none" w:sz="0" w:space="0" w:color="auto"/>
        <w:bottom w:val="none" w:sz="0" w:space="0" w:color="auto"/>
        <w:right w:val="none" w:sz="0" w:space="0" w:color="auto"/>
      </w:divBdr>
    </w:div>
    <w:div w:id="15355769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0106724\Downloads\Corporate-factsheet-template-blue.dotx" TargetMode="External"/></Relationships>
</file>

<file path=word/theme/theme1.xml><?xml version="1.0" encoding="utf-8"?>
<a:theme xmlns:a="http://schemas.openxmlformats.org/drawingml/2006/main" name="Office Theme">
  <a:themeElements>
    <a:clrScheme name="NSW Health Corporate">
      <a:dk1>
        <a:srgbClr val="22272B"/>
      </a:dk1>
      <a:lt1>
        <a:srgbClr val="FFFFFF"/>
      </a:lt1>
      <a:dk2>
        <a:srgbClr val="D7153A"/>
      </a:dk2>
      <a:lt2>
        <a:srgbClr val="002664"/>
      </a:lt2>
      <a:accent1>
        <a:srgbClr val="002664"/>
      </a:accent1>
      <a:accent2>
        <a:srgbClr val="CBEDFD"/>
      </a:accent2>
      <a:accent3>
        <a:srgbClr val="146CFD"/>
      </a:accent3>
      <a:accent4>
        <a:srgbClr val="8CE0FF"/>
      </a:accent4>
      <a:accent5>
        <a:srgbClr val="495054"/>
      </a:accent5>
      <a:accent6>
        <a:srgbClr val="FFB8C1"/>
      </a:accent6>
      <a:hlink>
        <a:srgbClr val="22272B"/>
      </a:hlink>
      <a:folHlink>
        <a:srgbClr val="22272B"/>
      </a:folHlink>
    </a:clrScheme>
    <a:fontScheme name="NSW Health">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URL goes here</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38a89-3d03-431d-8003-795471710a7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K a p i s h F i l e n a m e T o U r i M a p p i n g s 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ocument" ma:contentTypeID="0x010100C6137F304A6D504E8DBD8B879D4AC88C" ma:contentTypeVersion="17" ma:contentTypeDescription="Create a new document." ma:contentTypeScope="" ma:versionID="cc2abc65efeecf84cc189523fb524ec2">
  <xsd:schema xmlns:xsd="http://www.w3.org/2001/XMLSchema" xmlns:xs="http://www.w3.org/2001/XMLSchema" xmlns:p="http://schemas.microsoft.com/office/2006/metadata/properties" xmlns:ns2="98238a89-3d03-431d-8003-795471710a7d" xmlns:ns3="7ab9425f-d35a-4bad-be56-283f1fee64bd" targetNamespace="http://schemas.microsoft.com/office/2006/metadata/properties" ma:root="true" ma:fieldsID="9447c70af7b01c48abd4c2a7924052dd" ns2:_="" ns3:_="">
    <xsd:import namespace="98238a89-3d03-431d-8003-795471710a7d"/>
    <xsd:import namespace="7ab9425f-d35a-4bad-be56-283f1fee64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38a89-3d03-431d-8003-795471710a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a4c9e2d-f8e3-4a57-bac9-17bee8f45792"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b9425f-d35a-4bad-be56-283f1fee64b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188B9A-574E-4ACA-8462-BB62B54FE0AA}">
  <ds:schemaRefs>
    <ds:schemaRef ds:uri="http://schemas.microsoft.com/office/2006/metadata/properties"/>
    <ds:schemaRef ds:uri="http://schemas.microsoft.com/office/infopath/2007/PartnerControls"/>
    <ds:schemaRef ds:uri="98238a89-3d03-431d-8003-795471710a7d"/>
  </ds:schemaRefs>
</ds:datastoreItem>
</file>

<file path=customXml/itemProps3.xml><?xml version="1.0" encoding="utf-8"?>
<ds:datastoreItem xmlns:ds="http://schemas.openxmlformats.org/officeDocument/2006/customXml" ds:itemID="{30EF0DD1-44FC-4D4D-9782-EACE23B0F588}">
  <ds:schemaRefs>
    <ds:schemaRef ds:uri="http://schemas.openxmlformats.org/officeDocument/2006/bibliography"/>
  </ds:schemaRefs>
</ds:datastoreItem>
</file>

<file path=customXml/itemProps4.xml><?xml version="1.0" encoding="utf-8"?>
<ds:datastoreItem xmlns:ds="http://schemas.openxmlformats.org/officeDocument/2006/customXml" ds:itemID="{E258F3CA-ED76-4215-86DD-4EADB94715D0}">
  <ds:schemaRefs>
    <ds:schemaRef ds:uri="http://schemas.microsoft.com/sharepoint/v3/contenttype/forms"/>
  </ds:schemaRefs>
</ds:datastoreItem>
</file>

<file path=customXml/itemProps5.xml><?xml version="1.0" encoding="utf-8"?>
<ds:datastoreItem xmlns:ds="http://schemas.openxmlformats.org/officeDocument/2006/customXml" ds:itemID="{736DA715-25EB-4AEE-9095-F6FE9B1BD102}">
  <ds:schemaRefs>
    <ds:schemaRef ds:uri="http://www.w3.org/2001/XMLSchema"/>
  </ds:schemaRefs>
</ds:datastoreItem>
</file>

<file path=customXml/itemProps6.xml><?xml version="1.0" encoding="utf-8"?>
<ds:datastoreItem xmlns:ds="http://schemas.openxmlformats.org/officeDocument/2006/customXml" ds:itemID="{44FBAD91-1F74-47F1-85AB-108A1B4BD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38a89-3d03-431d-8003-795471710a7d"/>
    <ds:schemaRef ds:uri="7ab9425f-d35a-4bad-be56-283f1fee6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Corporate-factsheet-template-blue</Template>
  <TotalTime>2</TotalTime>
  <Pages>7</Pages>
  <Words>685</Words>
  <Characters>3870</Characters>
  <Application>Microsoft Office Word</Application>
  <DocSecurity>0</DocSecurity>
  <Lines>175</Lines>
  <Paragraphs>82</Paragraphs>
  <ScaleCrop>false</ScaleCrop>
  <HeadingPairs>
    <vt:vector size="2" baseType="variant">
      <vt:variant>
        <vt:lpstr>Title</vt:lpstr>
      </vt:variant>
      <vt:variant>
        <vt:i4>1</vt:i4>
      </vt:variant>
    </vt:vector>
  </HeadingPairs>
  <TitlesOfParts>
    <vt:vector size="1" baseType="lpstr">
      <vt:lpstr>Corporate factsheet template - blue</vt:lpstr>
    </vt:vector>
  </TitlesOfParts>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factsheet template - blue</dc:title>
  <dc:creator>Carolyne Njue (Ministry of Health)</dc:creator>
  <cp:keywords>research</cp:keywords>
  <cp:lastModifiedBy>Anjaly Mohandas (Ministry of Health)</cp:lastModifiedBy>
  <cp:revision>3</cp:revision>
  <cp:lastPrinted>2021-11-26T05:27:00Z</cp:lastPrinted>
  <dcterms:created xsi:type="dcterms:W3CDTF">2025-02-12T01:42:00Z</dcterms:created>
  <dcterms:modified xsi:type="dcterms:W3CDTF">2025-02-12T02:50:00Z</dcterms:modified>
  <cp:category>Subtitle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0x010100C6137F304A6D504E8DBD8B879D4AC88C</vt:lpwstr>
  </property>
  <property fmtid="{D5CDD505-2E9C-101B-9397-08002B2CF9AE}" pid="3" name="moh_FormCategory">
    <vt:lpwstr>Publishing</vt:lpwstr>
  </property>
  <property fmtid="{D5CDD505-2E9C-101B-9397-08002B2CF9AE}" pid="4" name="MediaServiceImageTags">
    <vt:lpwstr/>
  </property>
</Properties>
</file>